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431ED5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431ED5" w:rsidRDefault="00614341" w:rsidP="00614341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14341" w:rsidRPr="00431ED5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431ED5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____________</w:t>
      </w:r>
      <w:r w:rsidR="00942856">
        <w:rPr>
          <w:rFonts w:ascii="Times New Roman" w:hAnsi="Times New Roman"/>
          <w:sz w:val="26"/>
          <w:szCs w:val="26"/>
          <w:lang w:eastAsia="ru-RU"/>
        </w:rPr>
        <w:t>____</w:t>
      </w:r>
      <w:r w:rsidRPr="00431ED5">
        <w:rPr>
          <w:rFonts w:ascii="Times New Roman" w:hAnsi="Times New Roman"/>
          <w:sz w:val="26"/>
          <w:szCs w:val="26"/>
          <w:lang w:eastAsia="ru-RU"/>
        </w:rPr>
        <w:t>___</w:t>
      </w:r>
      <w:r w:rsidR="00942856">
        <w:rPr>
          <w:rFonts w:ascii="Times New Roman" w:hAnsi="Times New Roman"/>
          <w:sz w:val="26"/>
          <w:szCs w:val="26"/>
          <w:u w:val="single"/>
          <w:lang w:eastAsia="ru-RU"/>
        </w:rPr>
        <w:t>П.О. Кошевая</w:t>
      </w:r>
    </w:p>
    <w:p w:rsidR="00614341" w:rsidRPr="00431ED5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от "_____"________</w:t>
      </w:r>
      <w:r w:rsidR="00942856">
        <w:rPr>
          <w:rFonts w:ascii="Times New Roman" w:hAnsi="Times New Roman"/>
          <w:sz w:val="26"/>
          <w:szCs w:val="26"/>
          <w:lang w:eastAsia="ru-RU"/>
        </w:rPr>
        <w:t>____</w:t>
      </w:r>
      <w:r w:rsidRPr="00431ED5">
        <w:rPr>
          <w:rFonts w:ascii="Times New Roman" w:hAnsi="Times New Roman"/>
          <w:sz w:val="26"/>
          <w:szCs w:val="26"/>
          <w:lang w:eastAsia="ru-RU"/>
        </w:rPr>
        <w:t>____ 201_ г.</w:t>
      </w:r>
    </w:p>
    <w:p w:rsidR="00D65180" w:rsidRPr="00431ED5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6"/>
          <w:szCs w:val="26"/>
        </w:rPr>
      </w:pPr>
    </w:p>
    <w:p w:rsidR="00D65180" w:rsidRPr="00431ED5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6"/>
          <w:szCs w:val="26"/>
        </w:rPr>
      </w:pPr>
    </w:p>
    <w:p w:rsidR="00D65180" w:rsidRPr="00431ED5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431ED5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942856" w:rsidRDefault="00942856" w:rsidP="0094285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Государственного налогового инспектора</w:t>
      </w:r>
    </w:p>
    <w:p w:rsidR="00942856" w:rsidRPr="00431ED5" w:rsidRDefault="00942856" w:rsidP="0094285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431ED5">
        <w:rPr>
          <w:rFonts w:ascii="Times New Roman" w:eastAsia="Calibri" w:hAnsi="Times New Roman"/>
          <w:sz w:val="26"/>
          <w:szCs w:val="26"/>
        </w:rPr>
        <w:t xml:space="preserve">отдела учета налогоплательщиков </w:t>
      </w:r>
    </w:p>
    <w:p w:rsidR="00942856" w:rsidRPr="00431ED5" w:rsidRDefault="00942856" w:rsidP="0094285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431ED5">
        <w:rPr>
          <w:rFonts w:ascii="Times New Roman" w:eastAsia="Calibri" w:hAnsi="Times New Roman"/>
          <w:sz w:val="26"/>
          <w:szCs w:val="26"/>
        </w:rPr>
        <w:t xml:space="preserve">Межрайонной инспекции Федеральной </w:t>
      </w:r>
    </w:p>
    <w:p w:rsidR="00D65180" w:rsidRPr="00431ED5" w:rsidRDefault="00942856" w:rsidP="0094285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431ED5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D65180" w:rsidRPr="00431ED5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431ED5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431ED5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D65180" w:rsidRPr="00431ED5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31ED5">
        <w:rPr>
          <w:rFonts w:ascii="Times New Roman" w:eastAsia="Calibri" w:hAnsi="Times New Roman"/>
          <w:sz w:val="26"/>
          <w:szCs w:val="26"/>
        </w:rPr>
        <w:t>1.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 Должность </w:t>
      </w:r>
      <w:r w:rsidR="00A932C0" w:rsidRPr="00431ED5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431ED5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431ED5">
        <w:rPr>
          <w:rFonts w:ascii="Times New Roman" w:eastAsia="Calibri" w:hAnsi="Times New Roman"/>
          <w:sz w:val="26"/>
          <w:szCs w:val="26"/>
        </w:rPr>
        <w:t>ая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431ED5">
        <w:rPr>
          <w:rFonts w:ascii="Times New Roman" w:eastAsia="Calibri" w:hAnsi="Times New Roman"/>
          <w:sz w:val="26"/>
          <w:szCs w:val="26"/>
        </w:rPr>
        <w:t>а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) </w:t>
      </w:r>
      <w:r w:rsidR="005F287C">
        <w:rPr>
          <w:rFonts w:ascii="Times New Roman" w:eastAsia="Calibri" w:hAnsi="Times New Roman"/>
          <w:sz w:val="26"/>
          <w:szCs w:val="26"/>
        </w:rPr>
        <w:t xml:space="preserve">государственного </w:t>
      </w:r>
      <w:r w:rsidR="00ED3FA3">
        <w:rPr>
          <w:rFonts w:ascii="Times New Roman" w:eastAsia="Calibri" w:hAnsi="Times New Roman"/>
          <w:sz w:val="26"/>
          <w:szCs w:val="26"/>
        </w:rPr>
        <w:t xml:space="preserve">налогового </w:t>
      </w:r>
      <w:r w:rsidR="005F287C">
        <w:rPr>
          <w:rFonts w:ascii="Times New Roman" w:eastAsia="Calibri" w:hAnsi="Times New Roman"/>
          <w:sz w:val="26"/>
          <w:szCs w:val="26"/>
        </w:rPr>
        <w:t>инспектора</w:t>
      </w:r>
      <w:r w:rsidR="00A932C0" w:rsidRPr="00431ED5">
        <w:rPr>
          <w:rFonts w:ascii="Times New Roman" w:eastAsia="Calibri" w:hAnsi="Times New Roman"/>
          <w:sz w:val="26"/>
          <w:szCs w:val="26"/>
        </w:rPr>
        <w:t xml:space="preserve"> отдела </w:t>
      </w:r>
      <w:r w:rsidR="00BF3EA7" w:rsidRPr="00431ED5">
        <w:rPr>
          <w:rFonts w:ascii="Times New Roman" w:eastAsia="Calibri" w:hAnsi="Times New Roman"/>
          <w:sz w:val="26"/>
          <w:szCs w:val="26"/>
        </w:rPr>
        <w:t>учета налогоплательщиков</w:t>
      </w:r>
      <w:r w:rsidR="00A932C0" w:rsidRPr="00431ED5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5F287C">
        <w:rPr>
          <w:rFonts w:ascii="Times New Roman" w:eastAsia="Calibri" w:hAnsi="Times New Roman"/>
          <w:sz w:val="26"/>
          <w:szCs w:val="26"/>
        </w:rPr>
        <w:t>старшей</w:t>
      </w:r>
      <w:r w:rsidR="00A932C0" w:rsidRPr="00431ED5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431ED5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="005F287C">
        <w:rPr>
          <w:rFonts w:ascii="Times New Roman" w:eastAsia="Calibri" w:hAnsi="Times New Roman"/>
          <w:sz w:val="26"/>
          <w:szCs w:val="26"/>
        </w:rPr>
        <w:t>специалисты</w:t>
      </w:r>
      <w:r w:rsidR="00D65180" w:rsidRPr="00431ED5">
        <w:rPr>
          <w:rFonts w:ascii="Times New Roman" w:eastAsia="Calibri" w:hAnsi="Times New Roman"/>
          <w:sz w:val="26"/>
          <w:szCs w:val="26"/>
        </w:rPr>
        <w:t>».</w:t>
      </w:r>
    </w:p>
    <w:p w:rsidR="00D65180" w:rsidRPr="00534774" w:rsidRDefault="00534774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34774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в соответствии с </w:t>
      </w:r>
      <w:hyperlink r:id="rId9" w:history="1">
        <w:r w:rsidRPr="00534774">
          <w:rPr>
            <w:rFonts w:ascii="Times New Roman" w:eastAsia="Calibri" w:hAnsi="Times New Roman"/>
            <w:sz w:val="26"/>
            <w:szCs w:val="26"/>
          </w:rPr>
          <w:t>Реестром</w:t>
        </w:r>
      </w:hyperlink>
      <w:r w:rsidRPr="00534774">
        <w:rPr>
          <w:rFonts w:ascii="Times New Roman" w:eastAsia="Calibri" w:hAnsi="Times New Roman"/>
          <w:sz w:val="26"/>
          <w:szCs w:val="26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="00D65180" w:rsidRPr="00534774">
        <w:rPr>
          <w:rFonts w:ascii="Times New Roman" w:eastAsia="Calibri" w:hAnsi="Times New Roman"/>
          <w:sz w:val="26"/>
          <w:szCs w:val="26"/>
        </w:rPr>
        <w:t xml:space="preserve"> </w:t>
      </w:r>
      <w:r w:rsidR="00977188" w:rsidRPr="00534774">
        <w:rPr>
          <w:rFonts w:ascii="Times New Roman" w:hAnsi="Times New Roman"/>
          <w:sz w:val="26"/>
          <w:szCs w:val="26"/>
        </w:rPr>
        <w:t xml:space="preserve">- </w:t>
      </w:r>
      <w:r w:rsidR="005F287C" w:rsidRPr="00534774">
        <w:rPr>
          <w:rFonts w:ascii="Times New Roman" w:hAnsi="Times New Roman"/>
          <w:sz w:val="26"/>
          <w:szCs w:val="26"/>
        </w:rPr>
        <w:t>11-3-4-09</w:t>
      </w:r>
      <w:r w:rsidR="00942856">
        <w:rPr>
          <w:rFonts w:ascii="Times New Roman" w:hAnsi="Times New Roman"/>
          <w:sz w:val="26"/>
          <w:szCs w:val="26"/>
        </w:rPr>
        <w:t>6</w:t>
      </w:r>
      <w:r w:rsidR="00D65180" w:rsidRPr="00534774">
        <w:rPr>
          <w:rFonts w:ascii="Times New Roman" w:eastAsia="Calibri" w:hAnsi="Times New Roman"/>
          <w:sz w:val="26"/>
          <w:szCs w:val="26"/>
        </w:rPr>
        <w:t>.</w:t>
      </w:r>
    </w:p>
    <w:p w:rsidR="00D65180" w:rsidRPr="00431ED5" w:rsidRDefault="002C189D" w:rsidP="009B2CB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31ED5">
        <w:rPr>
          <w:rFonts w:ascii="Times New Roman" w:eastAsia="Calibri" w:hAnsi="Times New Roman"/>
          <w:sz w:val="26"/>
          <w:szCs w:val="26"/>
        </w:rPr>
        <w:t>2.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431ED5">
        <w:rPr>
          <w:rFonts w:ascii="Times New Roman" w:eastAsia="Calibri" w:hAnsi="Times New Roman"/>
          <w:b/>
          <w:sz w:val="26"/>
          <w:szCs w:val="26"/>
        </w:rPr>
        <w:t>Область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 профессиональной служебной деятельности </w:t>
      </w:r>
      <w:r w:rsidR="00ED3FA3">
        <w:rPr>
          <w:rFonts w:ascii="Times New Roman" w:eastAsia="Calibri" w:hAnsi="Times New Roman"/>
          <w:sz w:val="26"/>
          <w:szCs w:val="26"/>
        </w:rPr>
        <w:t>государственного налогового инспектора</w:t>
      </w:r>
      <w:r w:rsidR="003A6A43" w:rsidRPr="00431ED5">
        <w:rPr>
          <w:rFonts w:ascii="Times New Roman" w:eastAsia="Calibri" w:hAnsi="Times New Roman"/>
          <w:sz w:val="26"/>
          <w:szCs w:val="26"/>
        </w:rPr>
        <w:t xml:space="preserve"> отдела </w:t>
      </w:r>
      <w:r w:rsidR="007F04E3" w:rsidRPr="00431ED5">
        <w:rPr>
          <w:rFonts w:ascii="Times New Roman" w:eastAsia="Calibri" w:hAnsi="Times New Roman"/>
          <w:sz w:val="26"/>
          <w:szCs w:val="26"/>
        </w:rPr>
        <w:t>учета налогоплательщиков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 (далее –</w:t>
      </w:r>
      <w:r w:rsidR="00942856">
        <w:rPr>
          <w:rFonts w:ascii="Times New Roman" w:eastAsia="Calibri" w:hAnsi="Times New Roman"/>
          <w:sz w:val="26"/>
          <w:szCs w:val="26"/>
        </w:rPr>
        <w:t xml:space="preserve"> </w:t>
      </w:r>
      <w:r w:rsidR="00480E57">
        <w:rPr>
          <w:rFonts w:ascii="Times New Roman" w:eastAsia="Calibri" w:hAnsi="Times New Roman"/>
          <w:sz w:val="26"/>
          <w:szCs w:val="26"/>
        </w:rPr>
        <w:t>государственный налоговый инспектор</w:t>
      </w:r>
      <w:r w:rsidR="00D65180" w:rsidRPr="00431ED5">
        <w:rPr>
          <w:rFonts w:ascii="Times New Roman" w:eastAsia="Calibri" w:hAnsi="Times New Roman"/>
          <w:sz w:val="26"/>
          <w:szCs w:val="26"/>
        </w:rPr>
        <w:t>):</w:t>
      </w:r>
      <w:r w:rsidR="003A6A43" w:rsidRPr="00431ED5">
        <w:rPr>
          <w:rFonts w:ascii="Times New Roman" w:eastAsia="Calibri" w:hAnsi="Times New Roman"/>
          <w:sz w:val="26"/>
          <w:szCs w:val="26"/>
        </w:rPr>
        <w:t xml:space="preserve"> </w:t>
      </w:r>
      <w:r w:rsidR="00D628C0" w:rsidRPr="00D628C0">
        <w:rPr>
          <w:rFonts w:ascii="Times New Roman" w:hAnsi="Times New Roman"/>
          <w:bCs/>
          <w:sz w:val="26"/>
          <w:szCs w:val="26"/>
        </w:rPr>
        <w:t xml:space="preserve">Регулирование </w:t>
      </w:r>
      <w:r w:rsidR="00EC3539">
        <w:rPr>
          <w:rFonts w:ascii="Times New Roman" w:hAnsi="Times New Roman"/>
          <w:bCs/>
          <w:sz w:val="26"/>
          <w:szCs w:val="26"/>
        </w:rPr>
        <w:t>налоговой деятельности</w:t>
      </w:r>
      <w:r w:rsidR="00D628C0" w:rsidRPr="00D628C0">
        <w:rPr>
          <w:rFonts w:ascii="Times New Roman" w:hAnsi="Times New Roman"/>
          <w:bCs/>
          <w:sz w:val="26"/>
          <w:szCs w:val="26"/>
        </w:rPr>
        <w:t>.</w:t>
      </w:r>
    </w:p>
    <w:p w:rsidR="00D02E16" w:rsidRPr="00431ED5" w:rsidRDefault="00D02E16" w:rsidP="009B2CB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431ED5" w:rsidRDefault="002C189D" w:rsidP="009B2CB7">
      <w:pPr>
        <w:jc w:val="both"/>
        <w:rPr>
          <w:rFonts w:ascii="Times New Roman" w:hAnsi="Times New Roman"/>
          <w:sz w:val="26"/>
          <w:szCs w:val="26"/>
          <w:lang w:bidi="en-US"/>
        </w:rPr>
      </w:pPr>
      <w:r w:rsidRPr="00431ED5">
        <w:rPr>
          <w:rFonts w:ascii="Times New Roman" w:eastAsia="Calibri" w:hAnsi="Times New Roman"/>
          <w:sz w:val="26"/>
          <w:szCs w:val="26"/>
        </w:rPr>
        <w:tab/>
        <w:t>3.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431ED5">
        <w:rPr>
          <w:rFonts w:ascii="Times New Roman" w:eastAsia="Calibri" w:hAnsi="Times New Roman"/>
          <w:b/>
          <w:sz w:val="26"/>
          <w:szCs w:val="26"/>
        </w:rPr>
        <w:t xml:space="preserve">Вид 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профессиональной служебной деятельности </w:t>
      </w:r>
      <w:r w:rsidR="00F12460">
        <w:rPr>
          <w:rFonts w:ascii="Times New Roman" w:eastAsia="Calibri" w:hAnsi="Times New Roman"/>
          <w:sz w:val="26"/>
          <w:szCs w:val="26"/>
        </w:rPr>
        <w:t>государственного налогового инспектора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: </w:t>
      </w:r>
      <w:r w:rsidR="00162AAE" w:rsidRPr="00431ED5">
        <w:rPr>
          <w:rFonts w:ascii="Times New Roman" w:hAnsi="Times New Roman"/>
          <w:sz w:val="26"/>
          <w:szCs w:val="26"/>
          <w:lang w:bidi="en-US"/>
        </w:rPr>
        <w:t>Осуществление регистрации и учета налогоплательщиков.</w:t>
      </w:r>
    </w:p>
    <w:p w:rsidR="00D02E16" w:rsidRPr="00431ED5" w:rsidRDefault="00D02E16" w:rsidP="009B2CB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431ED5" w:rsidRDefault="002C189D" w:rsidP="009B2CB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31ED5">
        <w:rPr>
          <w:rFonts w:ascii="Times New Roman" w:eastAsia="Calibri" w:hAnsi="Times New Roman"/>
          <w:sz w:val="26"/>
          <w:szCs w:val="26"/>
        </w:rPr>
        <w:t>4.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 </w:t>
      </w:r>
      <w:r w:rsidR="00F12460">
        <w:rPr>
          <w:rFonts w:ascii="Times New Roman" w:eastAsia="Calibri" w:hAnsi="Times New Roman"/>
          <w:sz w:val="26"/>
          <w:szCs w:val="26"/>
        </w:rPr>
        <w:t>государственного налогового инспектора</w:t>
      </w:r>
      <w:r w:rsidR="001A2404" w:rsidRPr="00431ED5">
        <w:rPr>
          <w:rFonts w:ascii="Times New Roman" w:eastAsia="Calibri" w:hAnsi="Times New Roman"/>
          <w:sz w:val="26"/>
          <w:szCs w:val="26"/>
        </w:rPr>
        <w:t xml:space="preserve"> осуществляется приказом начальника Межрайонной ИФНС России №12 по Приморскому краю.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   </w:t>
      </w:r>
    </w:p>
    <w:p w:rsidR="00D02E16" w:rsidRPr="00431ED5" w:rsidRDefault="00D02E16" w:rsidP="009B2CB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1A2404" w:rsidRPr="00431ED5" w:rsidRDefault="002C189D" w:rsidP="009B2CB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31ED5">
        <w:rPr>
          <w:rFonts w:ascii="Times New Roman" w:eastAsia="Calibri" w:hAnsi="Times New Roman"/>
          <w:sz w:val="26"/>
          <w:szCs w:val="26"/>
        </w:rPr>
        <w:t>5.</w:t>
      </w:r>
      <w:r w:rsidR="00805D21" w:rsidRPr="00431ED5">
        <w:rPr>
          <w:rFonts w:ascii="Times New Roman" w:eastAsia="Calibri" w:hAnsi="Times New Roman"/>
          <w:sz w:val="26"/>
          <w:szCs w:val="26"/>
        </w:rPr>
        <w:t xml:space="preserve"> </w:t>
      </w:r>
      <w:r w:rsidR="00942856">
        <w:rPr>
          <w:rFonts w:ascii="Times New Roman" w:eastAsia="Calibri" w:hAnsi="Times New Roman"/>
          <w:sz w:val="26"/>
          <w:szCs w:val="26"/>
        </w:rPr>
        <w:t>Г</w:t>
      </w:r>
      <w:r w:rsidR="008829C4">
        <w:rPr>
          <w:rFonts w:ascii="Times New Roman" w:eastAsia="Calibri" w:hAnsi="Times New Roman"/>
          <w:sz w:val="26"/>
          <w:szCs w:val="26"/>
        </w:rPr>
        <w:t>осударственный налоговый инспектор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, </w:t>
      </w:r>
      <w:r w:rsidR="00B469CB" w:rsidRPr="00431ED5">
        <w:rPr>
          <w:rFonts w:ascii="Times New Roman" w:eastAsia="Calibri" w:hAnsi="Times New Roman"/>
          <w:sz w:val="26"/>
          <w:szCs w:val="26"/>
        </w:rPr>
        <w:t>непосредственно подчиняется начальнику отдела либо лицу, исполняющему его обязанности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. </w:t>
      </w:r>
    </w:p>
    <w:p w:rsidR="00CC5FB7" w:rsidRPr="00431ED5" w:rsidRDefault="00CC5FB7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431ED5" w:rsidRDefault="00D65180" w:rsidP="00583AB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431ED5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="00F00B12" w:rsidRPr="00431ED5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583AB0" w:rsidRPr="00431ED5" w:rsidRDefault="00583AB0" w:rsidP="00583AB0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D65180" w:rsidRPr="00431ED5" w:rsidRDefault="00C10B63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31ED5">
        <w:rPr>
          <w:rFonts w:ascii="Times New Roman" w:eastAsia="Calibri" w:hAnsi="Times New Roman"/>
          <w:sz w:val="26"/>
          <w:szCs w:val="26"/>
        </w:rPr>
        <w:t xml:space="preserve">6. 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Для замещения должности </w:t>
      </w:r>
      <w:r w:rsidR="00783075">
        <w:rPr>
          <w:rFonts w:ascii="Times New Roman" w:eastAsia="Calibri" w:hAnsi="Times New Roman"/>
          <w:sz w:val="26"/>
          <w:szCs w:val="26"/>
        </w:rPr>
        <w:t>государственного налогового инспектора</w:t>
      </w:r>
      <w:r w:rsidRPr="00431ED5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431ED5">
        <w:rPr>
          <w:rFonts w:ascii="Times New Roman" w:eastAsia="Calibri" w:hAnsi="Times New Roman"/>
          <w:sz w:val="26"/>
          <w:szCs w:val="26"/>
        </w:rPr>
        <w:t xml:space="preserve">устанавливаются </w:t>
      </w:r>
      <w:r w:rsidRPr="00431ED5">
        <w:rPr>
          <w:rFonts w:ascii="Times New Roman" w:eastAsia="Calibri" w:hAnsi="Times New Roman"/>
          <w:sz w:val="26"/>
          <w:szCs w:val="26"/>
        </w:rPr>
        <w:t>следующие требования.</w:t>
      </w:r>
    </w:p>
    <w:p w:rsidR="000B7351" w:rsidRPr="00AF2314" w:rsidRDefault="00C56FD5" w:rsidP="00C56FD5">
      <w:pPr>
        <w:overflowPunct/>
        <w:ind w:firstLine="540"/>
        <w:jc w:val="both"/>
        <w:textAlignment w:val="auto"/>
        <w:rPr>
          <w:rFonts w:ascii="Times New Roman" w:hAnsi="Times New Roman"/>
          <w:color w:val="FF0000"/>
          <w:sz w:val="26"/>
          <w:szCs w:val="26"/>
          <w:lang w:bidi="en-US"/>
        </w:rPr>
      </w:pPr>
      <w:r w:rsidRPr="00AF2314">
        <w:rPr>
          <w:rFonts w:ascii="Times New Roman" w:eastAsia="Calibri" w:hAnsi="Times New Roman"/>
          <w:sz w:val="26"/>
          <w:szCs w:val="26"/>
        </w:rPr>
        <w:t xml:space="preserve">6.1. </w:t>
      </w:r>
      <w:r w:rsidR="004906D1" w:rsidRPr="00AF2314">
        <w:rPr>
          <w:rFonts w:ascii="Times New Roman" w:eastAsia="Calibri" w:hAnsi="Times New Roman"/>
          <w:sz w:val="26"/>
          <w:szCs w:val="26"/>
        </w:rPr>
        <w:t xml:space="preserve">Наличие </w:t>
      </w:r>
      <w:r w:rsidR="004906D1" w:rsidRPr="00AF2314">
        <w:rPr>
          <w:rFonts w:ascii="Times New Roman" w:hAnsi="Times New Roman"/>
          <w:sz w:val="26"/>
          <w:szCs w:val="26"/>
        </w:rPr>
        <w:t>высшего образования</w:t>
      </w:r>
      <w:r w:rsidR="004906D1" w:rsidRPr="00AF2314">
        <w:rPr>
          <w:rFonts w:ascii="Times New Roman" w:eastAsia="Calibri" w:hAnsi="Times New Roman"/>
          <w:sz w:val="26"/>
          <w:szCs w:val="26"/>
        </w:rPr>
        <w:t xml:space="preserve">, по специальности, направлению подготовки: </w:t>
      </w:r>
      <w:r w:rsidR="004906D1" w:rsidRPr="00AF2314">
        <w:rPr>
          <w:rFonts w:ascii="Times New Roman" w:hAnsi="Times New Roman"/>
          <w:sz w:val="26"/>
          <w:szCs w:val="26"/>
          <w:lang w:bidi="en-US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</w:t>
      </w:r>
      <w:r w:rsidR="004906D1" w:rsidRPr="00AF2314">
        <w:rPr>
          <w:rFonts w:ascii="Times New Roman" w:hAnsi="Times New Roman"/>
          <w:sz w:val="26"/>
          <w:szCs w:val="26"/>
          <w:lang w:bidi="en-US"/>
        </w:rPr>
        <w:lastRenderedPageBreak/>
        <w:t>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00E9C" w:rsidRPr="00AF2314" w:rsidRDefault="00F00E9C" w:rsidP="00677EF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77EF2" w:rsidRPr="00AF2314" w:rsidRDefault="00EA6980" w:rsidP="00677EF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F2314">
        <w:rPr>
          <w:rFonts w:ascii="Times New Roman" w:eastAsia="Calibri" w:hAnsi="Times New Roman"/>
          <w:sz w:val="26"/>
          <w:szCs w:val="26"/>
        </w:rPr>
        <w:t>6</w:t>
      </w:r>
      <w:r w:rsidR="00D65180" w:rsidRPr="00AF2314">
        <w:rPr>
          <w:rFonts w:ascii="Times New Roman" w:eastAsia="Calibri" w:hAnsi="Times New Roman"/>
          <w:sz w:val="26"/>
          <w:szCs w:val="26"/>
        </w:rPr>
        <w:t>.2. </w:t>
      </w:r>
      <w:r w:rsidR="004906D1" w:rsidRPr="00AF2314">
        <w:rPr>
          <w:rFonts w:ascii="Times New Roman" w:hAnsi="Times New Roman"/>
          <w:sz w:val="26"/>
          <w:szCs w:val="26"/>
        </w:rPr>
        <w:t>Без предъявления требований к стажу.</w:t>
      </w:r>
    </w:p>
    <w:p w:rsidR="00D65180" w:rsidRPr="00AF2314" w:rsidRDefault="00D65180" w:rsidP="00D65180">
      <w:pPr>
        <w:shd w:val="clear" w:color="auto" w:fill="FFFFFF"/>
        <w:tabs>
          <w:tab w:val="left" w:pos="0"/>
        </w:tabs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F70E1E" w:rsidRPr="00AF2314" w:rsidRDefault="00AF2314" w:rsidP="00AF2314">
      <w:pPr>
        <w:shd w:val="clear" w:color="auto" w:fill="FFFFFF"/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        </w:t>
      </w:r>
      <w:r w:rsidR="00F70E1E" w:rsidRPr="00AF2314">
        <w:rPr>
          <w:rFonts w:ascii="Times New Roman" w:eastAsia="Calibri" w:hAnsi="Times New Roman"/>
          <w:sz w:val="26"/>
          <w:szCs w:val="26"/>
        </w:rPr>
        <w:t xml:space="preserve">6.3. Наличие </w:t>
      </w:r>
      <w:r w:rsidR="00F70E1E" w:rsidRPr="00AF2314">
        <w:rPr>
          <w:rFonts w:ascii="Times New Roman" w:eastAsia="Calibri" w:hAnsi="Times New Roman"/>
          <w:b/>
          <w:sz w:val="26"/>
          <w:szCs w:val="26"/>
        </w:rPr>
        <w:t>базовых знаний</w:t>
      </w:r>
      <w:r w:rsidR="00F70E1E" w:rsidRPr="00AF2314">
        <w:rPr>
          <w:rFonts w:ascii="Times New Roman" w:eastAsia="Calibri" w:hAnsi="Times New Roman"/>
          <w:sz w:val="26"/>
          <w:szCs w:val="26"/>
        </w:rPr>
        <w:t>:</w:t>
      </w:r>
    </w:p>
    <w:p w:rsidR="004906D1" w:rsidRPr="00AF2314" w:rsidRDefault="004906D1" w:rsidP="004906D1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4906D1" w:rsidRPr="00AF2314" w:rsidRDefault="004906D1" w:rsidP="004906D1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r w:rsidRPr="00AF231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F2314">
        <w:rPr>
          <w:rFonts w:ascii="Times New Roman" w:hAnsi="Times New Roman"/>
          <w:sz w:val="26"/>
          <w:szCs w:val="26"/>
        </w:rPr>
        <w:t>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  <w:proofErr w:type="gramEnd"/>
    </w:p>
    <w:p w:rsidR="00D65180" w:rsidRPr="00AF2314" w:rsidRDefault="004906D1" w:rsidP="004906D1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 xml:space="preserve">- знания и умения в области информационно-коммуникационных технологий: </w:t>
      </w:r>
      <w:r w:rsidRPr="00AF2314">
        <w:rPr>
          <w:rFonts w:ascii="Times New Roman" w:hAnsi="Times New Roman"/>
          <w:sz w:val="26"/>
          <w:szCs w:val="26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D38C6" w:rsidRPr="00AF2314" w:rsidRDefault="00AD38C6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E77FDA" w:rsidRPr="00AF2314" w:rsidRDefault="00AF2314" w:rsidP="00AF2314">
      <w:pPr>
        <w:overflowPunct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>
        <w:rPr>
          <w:rFonts w:ascii="Times New Roman" w:eastAsia="Calibri" w:hAnsi="Times New Roman"/>
          <w:color w:val="000000"/>
          <w:sz w:val="26"/>
          <w:szCs w:val="26"/>
        </w:rPr>
        <w:t xml:space="preserve">      </w:t>
      </w:r>
      <w:r w:rsidR="00E77FDA" w:rsidRPr="00AF2314">
        <w:rPr>
          <w:rFonts w:ascii="Times New Roman" w:eastAsia="Calibri" w:hAnsi="Times New Roman"/>
          <w:color w:val="000000"/>
          <w:sz w:val="26"/>
          <w:szCs w:val="26"/>
        </w:rPr>
        <w:t xml:space="preserve">6.4. Наличие </w:t>
      </w:r>
      <w:r w:rsidR="00E77FDA" w:rsidRPr="00AF2314">
        <w:rPr>
          <w:rFonts w:ascii="Times New Roman" w:eastAsia="Calibri" w:hAnsi="Times New Roman"/>
          <w:b/>
          <w:color w:val="000000"/>
          <w:sz w:val="26"/>
          <w:szCs w:val="26"/>
        </w:rPr>
        <w:t>профессиональных знаний</w:t>
      </w:r>
      <w:r w:rsidR="00E77FDA" w:rsidRPr="00AF2314">
        <w:rPr>
          <w:rFonts w:ascii="Times New Roman" w:eastAsia="Calibri" w:hAnsi="Times New Roman"/>
          <w:color w:val="000000"/>
          <w:sz w:val="26"/>
          <w:szCs w:val="26"/>
        </w:rPr>
        <w:t>:</w:t>
      </w:r>
    </w:p>
    <w:p w:rsidR="00215E3A" w:rsidRPr="00AF2314" w:rsidRDefault="00215E3A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A40D58" w:rsidRPr="00AF2314" w:rsidRDefault="00A40D58" w:rsidP="00A40D58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Закон Российской Федерации от 21 марта 1991 г. № 943-1 «О налоговых органах Российской Федерации»;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Гражданский кодекс Российской Федерации (</w:t>
      </w:r>
      <w:hyperlink r:id="rId10" w:history="1">
        <w:r w:rsidRPr="00AF2314">
          <w:rPr>
            <w:rFonts w:ascii="Times New Roman" w:hAnsi="Times New Roman"/>
            <w:sz w:val="26"/>
            <w:szCs w:val="26"/>
            <w:lang w:bidi="en-US"/>
          </w:rPr>
          <w:t xml:space="preserve">часть </w:t>
        </w:r>
        <w:proofErr w:type="gramStart"/>
        <w:r w:rsidRPr="00AF2314">
          <w:rPr>
            <w:rFonts w:ascii="Times New Roman" w:hAnsi="Times New Roman"/>
            <w:sz w:val="26"/>
            <w:szCs w:val="26"/>
            <w:lang w:bidi="en-US"/>
          </w:rPr>
          <w:t>перв</w:t>
        </w:r>
      </w:hyperlink>
      <w:r w:rsidRPr="00AF2314">
        <w:rPr>
          <w:rFonts w:ascii="Times New Roman" w:hAnsi="Times New Roman"/>
          <w:sz w:val="26"/>
          <w:szCs w:val="26"/>
          <w:lang w:bidi="en-US"/>
        </w:rPr>
        <w:t>ая</w:t>
      </w:r>
      <w:proofErr w:type="gramEnd"/>
      <w:r w:rsidRPr="00AF2314">
        <w:rPr>
          <w:rFonts w:ascii="Times New Roman" w:hAnsi="Times New Roman"/>
          <w:sz w:val="26"/>
          <w:szCs w:val="26"/>
          <w:lang w:bidi="en-US"/>
        </w:rPr>
        <w:t xml:space="preserve"> – статьи 11, 23, 83-86 – в части учета налогоплательщиков и банковских счетов);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Налоговый кодекс Российской Федерации (</w:t>
      </w:r>
      <w:hyperlink r:id="rId11" w:history="1">
        <w:r w:rsidRPr="00AF2314">
          <w:rPr>
            <w:rFonts w:ascii="Times New Roman" w:hAnsi="Times New Roman"/>
            <w:sz w:val="26"/>
            <w:szCs w:val="26"/>
            <w:lang w:bidi="en-US"/>
          </w:rPr>
          <w:t>часть перв</w:t>
        </w:r>
      </w:hyperlink>
      <w:r w:rsidRPr="00AF2314">
        <w:rPr>
          <w:rFonts w:ascii="Times New Roman" w:hAnsi="Times New Roman"/>
          <w:sz w:val="26"/>
          <w:szCs w:val="26"/>
          <w:lang w:bidi="en-US"/>
        </w:rPr>
        <w:t>ая – статьи 11, 23, 83-86 – в части учета налогоплательщиков и банковских счетов, часть втора</w:t>
      </w:r>
      <w:proofErr w:type="gramStart"/>
      <w:r w:rsidRPr="00AF2314">
        <w:rPr>
          <w:rFonts w:ascii="Times New Roman" w:hAnsi="Times New Roman"/>
          <w:sz w:val="26"/>
          <w:szCs w:val="26"/>
          <w:lang w:bidi="en-US"/>
        </w:rPr>
        <w:t>я-</w:t>
      </w:r>
      <w:proofErr w:type="gramEnd"/>
      <w:r w:rsidRPr="00AF2314">
        <w:rPr>
          <w:rFonts w:ascii="Times New Roman" w:hAnsi="Times New Roman"/>
          <w:sz w:val="26"/>
          <w:szCs w:val="26"/>
          <w:lang w:bidi="en-US"/>
        </w:rPr>
        <w:t xml:space="preserve">  </w:t>
      </w:r>
      <w:hyperlink r:id="rId12" w:history="1">
        <w:r w:rsidRPr="00AF2314">
          <w:rPr>
            <w:rFonts w:ascii="Times New Roman" w:hAnsi="Times New Roman"/>
            <w:sz w:val="26"/>
            <w:szCs w:val="26"/>
            <w:lang w:bidi="en-US"/>
          </w:rPr>
          <w:t>глава 25.3</w:t>
        </w:r>
      </w:hyperlink>
      <w:r w:rsidRPr="00AF2314">
        <w:rPr>
          <w:rFonts w:ascii="Times New Roman" w:hAnsi="Times New Roman"/>
          <w:sz w:val="26"/>
          <w:szCs w:val="26"/>
          <w:lang w:bidi="en-US"/>
        </w:rPr>
        <w:t>.);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Кодекс Российской Федерации об административных правонарушениях;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Федеральный закон Российской Федерации от 27 июля 2006 г. №152-ФЗ «О персональных данных»;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lastRenderedPageBreak/>
        <w:t>- Федеральный закон от 27 июля 2010 г. № 210-ФЗ «Об организации предоставления государственных и муниципальных услуг»;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Федеральный закон Российской Федерации от 6 апреля 2011 г. № 63-ФЗ «Об электронной подписи»;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Федеральный закон от 26 декабря 1995 г. № 208-ФЗ «Об акционерных обществах»;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Федеральный закон от 8 февраля 1998 г. № 14-ФЗ «Об обществах с ограниченной ответственностью»;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Федеральный закон от 9 июля 1999 г. № 160-ФЗ «Об иностранных инвестициях в Российской Федерации»;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Федеральный закон от 11 июня 2003 г. № 74-ФЗ «О крестьянском (фермерском) хозяйстве»;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Федеральный закон от 10 декабря 2003 г. № 173-ФЗ «О валютном регулировании и валютном контроле»;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Федеральный закон от 24 июля 2007 г. № 209-ФЗ «О развитии малого и среднего предпринимательства в Российской Федерации»;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A40D58" w:rsidRPr="00AF2314" w:rsidRDefault="00A40D58" w:rsidP="00A40D58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40D58" w:rsidRPr="00AF2314" w:rsidRDefault="00A40D58" w:rsidP="005A030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proofErr w:type="gramStart"/>
      <w:r w:rsidRPr="00AF2314">
        <w:rPr>
          <w:rFonts w:ascii="Times New Roman" w:eastAsia="Calibri" w:hAnsi="Times New Roman"/>
          <w:sz w:val="26"/>
          <w:szCs w:val="26"/>
        </w:rPr>
        <w:t xml:space="preserve">- </w:t>
      </w:r>
      <w:r w:rsidR="005A0300">
        <w:rPr>
          <w:rFonts w:ascii="Times New Roman" w:eastAsia="Calibri" w:hAnsi="Times New Roman"/>
          <w:sz w:val="26"/>
          <w:szCs w:val="26"/>
        </w:rPr>
        <w:t>п</w:t>
      </w:r>
      <w:r w:rsidR="005A0300">
        <w:rPr>
          <w:rFonts w:ascii="Times New Roman" w:hAnsi="Times New Roman"/>
          <w:sz w:val="26"/>
          <w:szCs w:val="26"/>
          <w:lang w:eastAsia="ru-RU"/>
        </w:rPr>
        <w:t>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5A030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5A0300">
        <w:rPr>
          <w:rFonts w:ascii="Times New Roman" w:hAnsi="Times New Roman"/>
          <w:sz w:val="26"/>
          <w:szCs w:val="26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AF2314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F2314">
        <w:rPr>
          <w:rFonts w:ascii="Times New Roman" w:hAnsi="Times New Roman"/>
          <w:sz w:val="26"/>
          <w:szCs w:val="26"/>
          <w:lang w:bidi="en-US"/>
        </w:rPr>
        <w:t>Росатом</w:t>
      </w:r>
      <w:proofErr w:type="spellEnd"/>
      <w:r w:rsidRPr="00AF2314">
        <w:rPr>
          <w:rFonts w:ascii="Times New Roman" w:hAnsi="Times New Roman"/>
          <w:sz w:val="26"/>
          <w:szCs w:val="26"/>
          <w:lang w:bidi="en-US"/>
        </w:rPr>
        <w:t>» и ее должностных лиц»;</w:t>
      </w:r>
      <w:proofErr w:type="gramEnd"/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lastRenderedPageBreak/>
        <w:t>- 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AF2314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AF2314">
        <w:rPr>
          <w:rFonts w:ascii="Times New Roman" w:hAnsi="Times New Roman"/>
          <w:sz w:val="26"/>
          <w:szCs w:val="26"/>
          <w:lang w:bidi="en-US"/>
        </w:rPr>
        <w:t>- приказ Минфина России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A40D58" w:rsidRPr="00AF2314" w:rsidRDefault="00A40D58" w:rsidP="00176184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176184">
        <w:rPr>
          <w:rFonts w:ascii="Times New Roman" w:hAnsi="Times New Roman"/>
          <w:sz w:val="26"/>
          <w:szCs w:val="26"/>
          <w:lang w:bidi="en-US"/>
        </w:rPr>
        <w:t>п</w:t>
      </w:r>
      <w:r w:rsidR="00176184">
        <w:rPr>
          <w:rFonts w:ascii="Times New Roman" w:hAnsi="Times New Roman"/>
          <w:sz w:val="26"/>
          <w:szCs w:val="26"/>
          <w:lang w:eastAsia="ru-RU"/>
        </w:rPr>
        <w:t>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</w:t>
      </w:r>
      <w:r w:rsidRPr="00AF2314">
        <w:rPr>
          <w:rFonts w:ascii="Times New Roman" w:hAnsi="Times New Roman"/>
          <w:sz w:val="26"/>
          <w:szCs w:val="26"/>
          <w:lang w:bidi="en-US"/>
        </w:rPr>
        <w:t>;</w:t>
      </w:r>
    </w:p>
    <w:p w:rsidR="00A40D58" w:rsidRPr="00AF2314" w:rsidRDefault="00A40D58" w:rsidP="00E040E0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E040E0">
        <w:rPr>
          <w:rFonts w:ascii="Times New Roman" w:hAnsi="Times New Roman"/>
          <w:sz w:val="26"/>
          <w:szCs w:val="26"/>
          <w:lang w:bidi="en-US"/>
        </w:rPr>
        <w:t>п</w:t>
      </w:r>
      <w:r w:rsidR="00E040E0">
        <w:rPr>
          <w:rFonts w:ascii="Times New Roman" w:hAnsi="Times New Roman"/>
          <w:sz w:val="26"/>
          <w:szCs w:val="26"/>
          <w:lang w:eastAsia="ru-RU"/>
        </w:rPr>
        <w:t>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</w:t>
      </w:r>
      <w:r w:rsidRPr="00AF2314">
        <w:rPr>
          <w:rFonts w:ascii="Times New Roman" w:hAnsi="Times New Roman"/>
          <w:sz w:val="26"/>
          <w:szCs w:val="26"/>
          <w:lang w:bidi="en-US"/>
        </w:rPr>
        <w:t>;</w:t>
      </w:r>
    </w:p>
    <w:p w:rsidR="00A40D58" w:rsidRPr="00AF2314" w:rsidRDefault="00A40D58" w:rsidP="0036680D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36680D">
        <w:rPr>
          <w:rFonts w:ascii="Times New Roman" w:hAnsi="Times New Roman"/>
          <w:sz w:val="26"/>
          <w:szCs w:val="26"/>
          <w:lang w:eastAsia="ru-RU"/>
        </w:rPr>
        <w:t>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Pr="00AF2314">
        <w:rPr>
          <w:rFonts w:ascii="Times New Roman" w:hAnsi="Times New Roman"/>
          <w:sz w:val="26"/>
          <w:szCs w:val="26"/>
          <w:lang w:bidi="en-US"/>
        </w:rPr>
        <w:t>;</w:t>
      </w:r>
    </w:p>
    <w:p w:rsidR="00A40D58" w:rsidRPr="00AF2314" w:rsidRDefault="00A40D58" w:rsidP="008A1EBA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8A1EBA">
        <w:rPr>
          <w:rFonts w:ascii="Times New Roman" w:hAnsi="Times New Roman"/>
          <w:sz w:val="26"/>
          <w:szCs w:val="26"/>
          <w:lang w:bidi="en-US"/>
        </w:rPr>
        <w:t>п</w:t>
      </w:r>
      <w:r w:rsidR="008A1EBA">
        <w:rPr>
          <w:rFonts w:ascii="Times New Roman" w:hAnsi="Times New Roman"/>
          <w:sz w:val="26"/>
          <w:szCs w:val="26"/>
          <w:lang w:eastAsia="ru-RU"/>
        </w:rPr>
        <w:t>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Pr="00AF2314">
        <w:rPr>
          <w:rFonts w:ascii="Times New Roman" w:hAnsi="Times New Roman"/>
          <w:sz w:val="26"/>
          <w:szCs w:val="26"/>
          <w:lang w:bidi="en-US"/>
        </w:rPr>
        <w:t>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A40D58" w:rsidRPr="00AF2314" w:rsidRDefault="00A40D58" w:rsidP="0045158F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45158F">
        <w:rPr>
          <w:rFonts w:ascii="Times New Roman" w:hAnsi="Times New Roman"/>
          <w:sz w:val="26"/>
          <w:szCs w:val="26"/>
          <w:lang w:eastAsia="ru-RU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Pr="00AF2314">
        <w:rPr>
          <w:rFonts w:ascii="Times New Roman" w:hAnsi="Times New Roman"/>
          <w:sz w:val="26"/>
          <w:szCs w:val="26"/>
          <w:lang w:bidi="en-US"/>
        </w:rPr>
        <w:t>;</w:t>
      </w:r>
    </w:p>
    <w:p w:rsidR="00A40D58" w:rsidRPr="00AF2314" w:rsidRDefault="00A40D58" w:rsidP="009E5077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9E5077">
        <w:rPr>
          <w:rFonts w:ascii="Times New Roman" w:hAnsi="Times New Roman"/>
          <w:sz w:val="26"/>
          <w:szCs w:val="26"/>
          <w:lang w:eastAsia="ru-RU"/>
        </w:rPr>
        <w:t xml:space="preserve">приказ Минфина России от 26.11.2018 N 238н (ред. от 18.11.2020)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</w:t>
      </w:r>
      <w:r w:rsidR="009E5077">
        <w:rPr>
          <w:rFonts w:ascii="Times New Roman" w:hAnsi="Times New Roman"/>
          <w:sz w:val="26"/>
          <w:szCs w:val="26"/>
          <w:lang w:eastAsia="ru-RU"/>
        </w:rPr>
        <w:lastRenderedPageBreak/>
        <w:t>власти, иным 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 w:rsidRPr="00AF2314">
        <w:rPr>
          <w:rFonts w:ascii="Times New Roman" w:hAnsi="Times New Roman"/>
          <w:sz w:val="26"/>
          <w:szCs w:val="26"/>
          <w:lang w:bidi="en-US"/>
        </w:rPr>
        <w:t>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приказ МНС России от 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A40D58" w:rsidRPr="00AF2314" w:rsidRDefault="00A40D58" w:rsidP="00970435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970435">
        <w:rPr>
          <w:rFonts w:ascii="Times New Roman" w:hAnsi="Times New Roman"/>
          <w:sz w:val="26"/>
          <w:szCs w:val="26"/>
          <w:lang w:bidi="en-US"/>
        </w:rPr>
        <w:t>п</w:t>
      </w:r>
      <w:r w:rsidR="00970435">
        <w:rPr>
          <w:rFonts w:ascii="Times New Roman" w:hAnsi="Times New Roman"/>
          <w:sz w:val="26"/>
          <w:szCs w:val="26"/>
          <w:lang w:eastAsia="ru-RU"/>
        </w:rPr>
        <w:t>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</w:t>
      </w:r>
      <w:r w:rsidRPr="00AF2314">
        <w:rPr>
          <w:rFonts w:ascii="Times New Roman" w:hAnsi="Times New Roman"/>
          <w:sz w:val="26"/>
          <w:szCs w:val="26"/>
          <w:lang w:bidi="en-US"/>
        </w:rPr>
        <w:t>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A40D58" w:rsidRPr="00AF2314" w:rsidRDefault="00A40D58" w:rsidP="00A40D58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 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A40D58" w:rsidRPr="00AF2314" w:rsidRDefault="00A40D58" w:rsidP="00A40D5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2314">
        <w:rPr>
          <w:rFonts w:ascii="Times New Roman" w:hAnsi="Times New Roman"/>
          <w:sz w:val="26"/>
          <w:szCs w:val="26"/>
          <w:lang w:val="ru-RU"/>
        </w:rPr>
        <w:t>- приказ ФНС России от 9 ноября 2015</w:t>
      </w:r>
      <w:r w:rsidRPr="00AF2314">
        <w:rPr>
          <w:rFonts w:ascii="Times New Roman" w:hAnsi="Times New Roman"/>
          <w:sz w:val="26"/>
          <w:szCs w:val="26"/>
        </w:rPr>
        <w:t> </w:t>
      </w:r>
      <w:r w:rsidRPr="00AF2314">
        <w:rPr>
          <w:rFonts w:ascii="Times New Roman" w:hAnsi="Times New Roman"/>
          <w:sz w:val="26"/>
          <w:szCs w:val="26"/>
          <w:lang w:val="ru-RU"/>
        </w:rPr>
        <w:t>г. №</w:t>
      </w:r>
      <w:r w:rsidRPr="00AF2314">
        <w:rPr>
          <w:rFonts w:ascii="Times New Roman" w:hAnsi="Times New Roman"/>
          <w:sz w:val="26"/>
          <w:szCs w:val="26"/>
        </w:rPr>
        <w:t> </w:t>
      </w:r>
      <w:r w:rsidRPr="00AF2314">
        <w:rPr>
          <w:rFonts w:ascii="Times New Roman" w:hAnsi="Times New Roman"/>
          <w:sz w:val="26"/>
          <w:szCs w:val="26"/>
          <w:lang w:val="ru-RU"/>
        </w:rPr>
        <w:t>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5E7341" w:rsidRPr="00AF2314" w:rsidRDefault="009A1C71" w:rsidP="00A40D5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eastAsia="Calibri" w:hAnsi="Times New Roman"/>
          <w:sz w:val="26"/>
          <w:szCs w:val="26"/>
          <w:lang w:val="ru-RU"/>
        </w:rPr>
        <w:t>Г</w:t>
      </w:r>
      <w:r w:rsidR="00136993" w:rsidRPr="00AF2314">
        <w:rPr>
          <w:rFonts w:ascii="Times New Roman" w:eastAsia="Calibri" w:hAnsi="Times New Roman"/>
          <w:sz w:val="26"/>
          <w:szCs w:val="26"/>
          <w:lang w:val="ru-RU"/>
        </w:rPr>
        <w:t xml:space="preserve">осударственный налоговый инспектор </w:t>
      </w:r>
      <w:r w:rsidR="005E7341" w:rsidRPr="00AF2314">
        <w:rPr>
          <w:rFonts w:ascii="Times New Roman" w:eastAsia="Calibri" w:hAnsi="Times New Roman"/>
          <w:sz w:val="26"/>
          <w:szCs w:val="26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32" w:rsidRPr="00AF2314" w:rsidRDefault="000A4232" w:rsidP="005532DC">
      <w:pPr>
        <w:pStyle w:val="aa"/>
        <w:ind w:left="709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</w:p>
    <w:p w:rsidR="005532DC" w:rsidRPr="005A215D" w:rsidRDefault="005532DC" w:rsidP="005A215D">
      <w:pPr>
        <w:pStyle w:val="aa"/>
        <w:numPr>
          <w:ilvl w:val="2"/>
          <w:numId w:val="2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215D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C6515C" w:rsidRPr="005A215D">
        <w:rPr>
          <w:rFonts w:ascii="Times New Roman" w:hAnsi="Times New Roman"/>
          <w:sz w:val="26"/>
          <w:szCs w:val="26"/>
          <w:lang w:val="ru-RU"/>
        </w:rPr>
        <w:t>:</w:t>
      </w:r>
    </w:p>
    <w:p w:rsidR="004C40D7" w:rsidRPr="00AF2314" w:rsidRDefault="007B0E9A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F2314">
        <w:rPr>
          <w:rFonts w:ascii="Times New Roman" w:hAnsi="Times New Roman"/>
          <w:sz w:val="26"/>
          <w:szCs w:val="26"/>
        </w:rPr>
        <w:t xml:space="preserve">- </w:t>
      </w:r>
      <w:r w:rsidR="003D6DC8" w:rsidRPr="00AF2314">
        <w:rPr>
          <w:rFonts w:ascii="Times New Roman" w:hAnsi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E6180" w:rsidRPr="00AF2314" w:rsidRDefault="007B0E9A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F2314">
        <w:rPr>
          <w:rFonts w:ascii="Times New Roman" w:hAnsi="Times New Roman"/>
          <w:sz w:val="26"/>
          <w:szCs w:val="26"/>
        </w:rPr>
        <w:t xml:space="preserve">- </w:t>
      </w:r>
      <w:r w:rsidR="003D6DC8" w:rsidRPr="00AF2314">
        <w:rPr>
          <w:rFonts w:ascii="Times New Roman" w:hAnsi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E6180" w:rsidRPr="00AF2314" w:rsidRDefault="007B0E9A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F2314">
        <w:rPr>
          <w:rFonts w:ascii="Times New Roman" w:hAnsi="Times New Roman"/>
          <w:sz w:val="26"/>
          <w:szCs w:val="26"/>
        </w:rPr>
        <w:t xml:space="preserve">- </w:t>
      </w:r>
      <w:r w:rsidR="003D6DC8" w:rsidRPr="00AF2314">
        <w:rPr>
          <w:rFonts w:ascii="Times New Roman" w:hAnsi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</w:p>
    <w:p w:rsidR="00BE6180" w:rsidRPr="00AF2314" w:rsidRDefault="007B0E9A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F2314">
        <w:rPr>
          <w:rFonts w:ascii="Times New Roman" w:hAnsi="Times New Roman"/>
          <w:sz w:val="26"/>
          <w:szCs w:val="26"/>
        </w:rPr>
        <w:t xml:space="preserve">- </w:t>
      </w:r>
      <w:r w:rsidR="003D6DC8" w:rsidRPr="00AF2314">
        <w:rPr>
          <w:rFonts w:ascii="Times New Roman" w:hAnsi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E6180" w:rsidRPr="00AF2314" w:rsidRDefault="007B0E9A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F2314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3D6DC8" w:rsidRPr="00AF2314">
        <w:rPr>
          <w:rFonts w:ascii="Times New Roman" w:hAnsi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D6DC8" w:rsidRPr="00AF2314" w:rsidRDefault="007B0E9A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F2314">
        <w:rPr>
          <w:rFonts w:ascii="Times New Roman" w:hAnsi="Times New Roman"/>
          <w:sz w:val="26"/>
          <w:szCs w:val="26"/>
        </w:rPr>
        <w:t xml:space="preserve">- </w:t>
      </w:r>
      <w:r w:rsidR="003D6DC8" w:rsidRPr="00AF2314">
        <w:rPr>
          <w:rFonts w:ascii="Times New Roman" w:hAnsi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455275" w:rsidRPr="00AF2314" w:rsidRDefault="00455275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F2314">
        <w:rPr>
          <w:rFonts w:ascii="Times New Roman" w:hAnsi="Times New Roman"/>
          <w:sz w:val="26"/>
          <w:szCs w:val="26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BE6180" w:rsidRPr="00AF2314" w:rsidRDefault="003D6DC8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F2314">
        <w:rPr>
          <w:rFonts w:ascii="Times New Roman" w:hAnsi="Times New Roman"/>
          <w:sz w:val="26"/>
          <w:szCs w:val="26"/>
        </w:rPr>
        <w:t>- основные направления организации работы с налогоплательщиками</w:t>
      </w:r>
      <w:r w:rsidR="00C6515C" w:rsidRPr="00AF2314">
        <w:rPr>
          <w:rFonts w:ascii="Times New Roman" w:hAnsi="Times New Roman"/>
          <w:sz w:val="26"/>
          <w:szCs w:val="26"/>
        </w:rPr>
        <w:t>.</w:t>
      </w:r>
    </w:p>
    <w:p w:rsidR="00452137" w:rsidRPr="00AF2314" w:rsidRDefault="00452137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5E60F9" w:rsidRPr="00AE7AAA" w:rsidRDefault="001934AC" w:rsidP="00AE7AAA">
      <w:pPr>
        <w:pStyle w:val="a8"/>
        <w:numPr>
          <w:ilvl w:val="1"/>
          <w:numId w:val="24"/>
        </w:numPr>
        <w:overflowPunct/>
        <w:ind w:left="1276" w:hanging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E7AAA">
        <w:rPr>
          <w:rFonts w:ascii="Times New Roman" w:eastAsia="Calibri" w:hAnsi="Times New Roman"/>
          <w:sz w:val="26"/>
          <w:szCs w:val="26"/>
        </w:rPr>
        <w:t xml:space="preserve">Наличие </w:t>
      </w:r>
      <w:r w:rsidRPr="00AE7AAA">
        <w:rPr>
          <w:rFonts w:ascii="Times New Roman" w:eastAsia="Calibri" w:hAnsi="Times New Roman"/>
          <w:b/>
          <w:sz w:val="26"/>
          <w:szCs w:val="26"/>
        </w:rPr>
        <w:t>функциональных знаний</w:t>
      </w:r>
      <w:r w:rsidRPr="00AE7AAA">
        <w:rPr>
          <w:rFonts w:ascii="Times New Roman" w:eastAsia="Calibri" w:hAnsi="Times New Roman"/>
          <w:sz w:val="26"/>
          <w:szCs w:val="26"/>
        </w:rPr>
        <w:t>:</w:t>
      </w:r>
    </w:p>
    <w:p w:rsidR="00E0661F" w:rsidRPr="00AF2314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>-</w:t>
      </w:r>
      <w:r w:rsidRPr="00AF2314">
        <w:rPr>
          <w:rFonts w:ascii="Times New Roman" w:hAnsi="Times New Roman"/>
          <w:sz w:val="26"/>
          <w:szCs w:val="26"/>
          <w:lang w:val="en-US" w:bidi="en-US"/>
        </w:rPr>
        <w:t> </w:t>
      </w:r>
      <w:r w:rsidRPr="00AF2314">
        <w:rPr>
          <w:rFonts w:ascii="Times New Roman" w:hAnsi="Times New Roman"/>
          <w:sz w:val="26"/>
          <w:szCs w:val="26"/>
          <w:lang w:bidi="en-US"/>
        </w:rPr>
        <w:t xml:space="preserve">понятие </w:t>
      </w:r>
      <w:r w:rsidR="001E416F" w:rsidRPr="00AF2314">
        <w:rPr>
          <w:rFonts w:ascii="Times New Roman" w:hAnsi="Times New Roman"/>
          <w:sz w:val="26"/>
          <w:szCs w:val="26"/>
        </w:rPr>
        <w:t xml:space="preserve">федеральных информационных ресурсов – ЕГРЮЛ, ЕГРИП, ЕГРН, </w:t>
      </w:r>
      <w:r w:rsidR="00CD24B9" w:rsidRPr="00AF2314">
        <w:rPr>
          <w:rFonts w:ascii="Times New Roman" w:hAnsi="Times New Roman"/>
          <w:sz w:val="26"/>
          <w:szCs w:val="26"/>
        </w:rPr>
        <w:t xml:space="preserve">Банковские счета, </w:t>
      </w:r>
      <w:r w:rsidR="001E416F" w:rsidRPr="00AF2314">
        <w:rPr>
          <w:rFonts w:ascii="Times New Roman" w:hAnsi="Times New Roman"/>
          <w:sz w:val="26"/>
          <w:szCs w:val="26"/>
        </w:rPr>
        <w:t>а также реестра дисквалифицированных лиц</w:t>
      </w:r>
      <w:r w:rsidRPr="00AF2314">
        <w:rPr>
          <w:rFonts w:ascii="Times New Roman" w:hAnsi="Times New Roman"/>
          <w:sz w:val="26"/>
          <w:szCs w:val="26"/>
          <w:lang w:bidi="en-US"/>
        </w:rPr>
        <w:t xml:space="preserve">, </w:t>
      </w:r>
      <w:r w:rsidR="001E416F" w:rsidRPr="00AF2314">
        <w:rPr>
          <w:rFonts w:ascii="Times New Roman" w:hAnsi="Times New Roman"/>
          <w:sz w:val="26"/>
          <w:szCs w:val="26"/>
          <w:lang w:bidi="en-US"/>
        </w:rPr>
        <w:t xml:space="preserve">и принципы его </w:t>
      </w:r>
      <w:r w:rsidRPr="00AF2314">
        <w:rPr>
          <w:rFonts w:ascii="Times New Roman" w:hAnsi="Times New Roman"/>
          <w:sz w:val="26"/>
          <w:szCs w:val="26"/>
          <w:lang w:bidi="en-US"/>
        </w:rPr>
        <w:t>формирования;</w:t>
      </w:r>
    </w:p>
    <w:p w:rsidR="006B4C6C" w:rsidRPr="00AF2314" w:rsidRDefault="006B4C6C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F2314">
        <w:rPr>
          <w:rFonts w:ascii="Times New Roman" w:hAnsi="Times New Roman"/>
          <w:sz w:val="26"/>
          <w:szCs w:val="26"/>
          <w:lang w:bidi="en-US"/>
        </w:rPr>
        <w:t xml:space="preserve">- </w:t>
      </w:r>
      <w:r w:rsidRPr="00AF2314">
        <w:rPr>
          <w:rFonts w:ascii="Times New Roman" w:hAnsi="Times New Roman"/>
          <w:sz w:val="26"/>
          <w:szCs w:val="26"/>
        </w:rPr>
        <w:t>понятие, процедура рассмотрения обращений граждан</w:t>
      </w:r>
      <w:r w:rsidRPr="00AF2314">
        <w:rPr>
          <w:rFonts w:ascii="Times New Roman" w:hAnsi="Times New Roman"/>
          <w:sz w:val="26"/>
          <w:szCs w:val="26"/>
          <w:lang w:bidi="en-US"/>
        </w:rPr>
        <w:t>.</w:t>
      </w:r>
    </w:p>
    <w:p w:rsidR="005E60F9" w:rsidRPr="00AF2314" w:rsidRDefault="005E60F9" w:rsidP="007B72A3">
      <w:pPr>
        <w:overflowPunct/>
        <w:jc w:val="both"/>
        <w:textAlignment w:val="auto"/>
        <w:rPr>
          <w:rFonts w:ascii="Times New Roman" w:eastAsia="Calibri" w:hAnsi="Times New Roman"/>
          <w:color w:val="FF0000"/>
          <w:sz w:val="26"/>
          <w:szCs w:val="26"/>
        </w:rPr>
      </w:pPr>
    </w:p>
    <w:p w:rsidR="00D65180" w:rsidRPr="00AF2314" w:rsidRDefault="00452137" w:rsidP="007B72A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AF2314">
        <w:rPr>
          <w:rFonts w:ascii="Times New Roman" w:eastAsia="Calibri" w:hAnsi="Times New Roman"/>
          <w:color w:val="000000"/>
          <w:sz w:val="26"/>
          <w:szCs w:val="26"/>
        </w:rPr>
        <w:t xml:space="preserve">6.6. Наличие </w:t>
      </w:r>
      <w:r w:rsidRPr="00AF2314">
        <w:rPr>
          <w:rFonts w:ascii="Times New Roman" w:eastAsia="Calibri" w:hAnsi="Times New Roman"/>
          <w:b/>
          <w:color w:val="000000"/>
          <w:sz w:val="26"/>
          <w:szCs w:val="26"/>
        </w:rPr>
        <w:t>базовых умений</w:t>
      </w:r>
      <w:r w:rsidRPr="00AF2314">
        <w:rPr>
          <w:rFonts w:ascii="Times New Roman" w:eastAsia="Calibri" w:hAnsi="Times New Roman"/>
          <w:color w:val="000000"/>
          <w:sz w:val="26"/>
          <w:szCs w:val="26"/>
        </w:rPr>
        <w:t xml:space="preserve">: </w:t>
      </w:r>
    </w:p>
    <w:p w:rsidR="00A40D58" w:rsidRPr="00AF2314" w:rsidRDefault="00A40D58" w:rsidP="00A40D58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умение мыслить системно (стратегически);</w:t>
      </w:r>
    </w:p>
    <w:p w:rsidR="00A40D58" w:rsidRPr="00AF2314" w:rsidRDefault="00A40D58" w:rsidP="00A40D58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A40D58" w:rsidRPr="00AF2314" w:rsidRDefault="00A40D58" w:rsidP="00A40D58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коммуникативные умения;</w:t>
      </w:r>
    </w:p>
    <w:p w:rsidR="00A40D58" w:rsidRPr="00AF2314" w:rsidRDefault="00A40D58" w:rsidP="00A40D58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умение оперативно принимать и реагировать управленческие решения;</w:t>
      </w:r>
    </w:p>
    <w:p w:rsidR="00A40D58" w:rsidRPr="00AF2314" w:rsidRDefault="00A40D58" w:rsidP="00A40D58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D65180" w:rsidRPr="00431ED5" w:rsidRDefault="00A40D58" w:rsidP="00A40D5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F2314">
        <w:rPr>
          <w:rFonts w:ascii="Times New Roman" w:eastAsia="Calibri" w:hAnsi="Times New Roman"/>
          <w:sz w:val="26"/>
          <w:szCs w:val="26"/>
        </w:rPr>
        <w:t>- умение управлять изменениями.</w:t>
      </w:r>
    </w:p>
    <w:p w:rsidR="00D65180" w:rsidRPr="00431ED5" w:rsidRDefault="00D65180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13160B" w:rsidRPr="00431ED5" w:rsidRDefault="00136A59" w:rsidP="00AD6AA8">
      <w:pPr>
        <w:pStyle w:val="a8"/>
        <w:numPr>
          <w:ilvl w:val="1"/>
          <w:numId w:val="9"/>
        </w:numPr>
        <w:overflowPunct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431ED5">
        <w:rPr>
          <w:rFonts w:ascii="Times New Roman" w:eastAsia="Calibri" w:hAnsi="Times New Roman"/>
          <w:color w:val="000000"/>
          <w:sz w:val="26"/>
          <w:szCs w:val="26"/>
        </w:rPr>
        <w:t xml:space="preserve">Наличие </w:t>
      </w:r>
      <w:r w:rsidRPr="00431ED5">
        <w:rPr>
          <w:rFonts w:ascii="Times New Roman" w:eastAsia="Calibri" w:hAnsi="Times New Roman"/>
          <w:b/>
          <w:sz w:val="26"/>
          <w:szCs w:val="26"/>
        </w:rPr>
        <w:t>профессиональных</w:t>
      </w:r>
      <w:r w:rsidRPr="00431ED5">
        <w:rPr>
          <w:rFonts w:ascii="Times New Roman" w:eastAsia="Calibri" w:hAnsi="Times New Roman"/>
          <w:b/>
          <w:color w:val="000000"/>
          <w:sz w:val="26"/>
          <w:szCs w:val="26"/>
        </w:rPr>
        <w:t xml:space="preserve"> умений</w:t>
      </w:r>
      <w:r w:rsidRPr="00431ED5">
        <w:rPr>
          <w:rFonts w:ascii="Times New Roman" w:eastAsia="Calibri" w:hAnsi="Times New Roman"/>
          <w:color w:val="000000"/>
          <w:sz w:val="26"/>
          <w:szCs w:val="26"/>
        </w:rPr>
        <w:t xml:space="preserve">: </w:t>
      </w:r>
    </w:p>
    <w:p w:rsidR="00E730B7" w:rsidRDefault="008E445A" w:rsidP="00D65180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6" w:name="_Toc477362600"/>
      <w:r w:rsidRPr="00431ED5">
        <w:rPr>
          <w:rFonts w:ascii="Times New Roman" w:hAnsi="Times New Roman"/>
          <w:sz w:val="26"/>
          <w:szCs w:val="26"/>
        </w:rPr>
        <w:t xml:space="preserve">- </w:t>
      </w:r>
      <w:bookmarkEnd w:id="6"/>
      <w:r w:rsidR="00E730B7" w:rsidRPr="00431ED5">
        <w:rPr>
          <w:rFonts w:ascii="Times New Roman" w:hAnsi="Times New Roman"/>
          <w:sz w:val="26"/>
          <w:szCs w:val="26"/>
        </w:rPr>
        <w:t>осуществлять учет физических лиц, юридических лиц, индивидуальных предпринимателей и фермерских хозяйств (КФК)</w:t>
      </w:r>
      <w:r w:rsidR="0086223C">
        <w:rPr>
          <w:rFonts w:ascii="Times New Roman" w:hAnsi="Times New Roman"/>
          <w:sz w:val="26"/>
          <w:szCs w:val="26"/>
        </w:rPr>
        <w:t>;</w:t>
      </w:r>
    </w:p>
    <w:p w:rsidR="0086223C" w:rsidRDefault="0086223C" w:rsidP="00D65180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86223C">
        <w:rPr>
          <w:rFonts w:ascii="Times New Roman" w:hAnsi="Times New Roman"/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</w:t>
      </w:r>
      <w:r>
        <w:rPr>
          <w:rFonts w:ascii="Times New Roman" w:hAnsi="Times New Roman"/>
          <w:sz w:val="26"/>
          <w:szCs w:val="26"/>
        </w:rPr>
        <w:t>;</w:t>
      </w:r>
    </w:p>
    <w:p w:rsidR="0086223C" w:rsidRPr="00431ED5" w:rsidRDefault="0086223C" w:rsidP="00D65180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bookmarkStart w:id="7" w:name="_Toc477362580"/>
      <w:r w:rsidRPr="0086223C">
        <w:rPr>
          <w:rFonts w:ascii="Times New Roman" w:hAnsi="Times New Roman"/>
          <w:sz w:val="26"/>
          <w:szCs w:val="26"/>
        </w:rPr>
        <w:t xml:space="preserve">учет сведений о банковских счетах и </w:t>
      </w:r>
      <w:r w:rsidR="003664E4">
        <w:rPr>
          <w:rFonts w:ascii="Times New Roman" w:hAnsi="Times New Roman"/>
          <w:sz w:val="26"/>
          <w:szCs w:val="26"/>
        </w:rPr>
        <w:t>по</w:t>
      </w:r>
      <w:r w:rsidR="00A40D58">
        <w:rPr>
          <w:rFonts w:ascii="Times New Roman" w:hAnsi="Times New Roman"/>
          <w:sz w:val="26"/>
          <w:szCs w:val="26"/>
        </w:rPr>
        <w:t xml:space="preserve"> контрол</w:t>
      </w:r>
      <w:r w:rsidR="003664E4">
        <w:rPr>
          <w:rFonts w:ascii="Times New Roman" w:hAnsi="Times New Roman"/>
          <w:sz w:val="26"/>
          <w:szCs w:val="26"/>
        </w:rPr>
        <w:t>ю</w:t>
      </w:r>
      <w:r w:rsidRPr="0086223C">
        <w:rPr>
          <w:rFonts w:ascii="Times New Roman" w:hAnsi="Times New Roman"/>
          <w:sz w:val="26"/>
          <w:szCs w:val="26"/>
        </w:rPr>
        <w:t xml:space="preserve">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7"/>
    </w:p>
    <w:p w:rsidR="0013160B" w:rsidRPr="00431ED5" w:rsidRDefault="001316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AD6AA8" w:rsidRPr="00431ED5" w:rsidRDefault="00AD6AA8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136A59" w:rsidRPr="00431ED5" w:rsidRDefault="00136A59" w:rsidP="00AD6AA8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431ED5">
        <w:rPr>
          <w:rFonts w:ascii="Times New Roman" w:eastAsia="Calibri" w:hAnsi="Times New Roman"/>
          <w:color w:val="000000"/>
          <w:sz w:val="26"/>
          <w:szCs w:val="26"/>
        </w:rPr>
        <w:t xml:space="preserve">Наличие </w:t>
      </w:r>
      <w:r w:rsidR="00AD6AA8" w:rsidRPr="00431ED5">
        <w:rPr>
          <w:rFonts w:ascii="Times New Roman" w:eastAsia="Calibri" w:hAnsi="Times New Roman"/>
          <w:b/>
          <w:color w:val="000000"/>
          <w:sz w:val="26"/>
          <w:szCs w:val="26"/>
        </w:rPr>
        <w:t>функциональных умений</w:t>
      </w:r>
      <w:r w:rsidRPr="00431ED5">
        <w:rPr>
          <w:rFonts w:ascii="Times New Roman" w:eastAsia="Calibri" w:hAnsi="Times New Roman"/>
          <w:color w:val="000000"/>
          <w:sz w:val="26"/>
          <w:szCs w:val="26"/>
        </w:rPr>
        <w:t>:</w:t>
      </w:r>
    </w:p>
    <w:p w:rsidR="009F03DB" w:rsidRPr="00431ED5" w:rsidRDefault="009F03DB" w:rsidP="008B5ABB">
      <w:pPr>
        <w:pStyle w:val="a8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31ED5">
        <w:rPr>
          <w:rFonts w:ascii="Times New Roman" w:hAnsi="Times New Roman"/>
          <w:sz w:val="26"/>
          <w:szCs w:val="26"/>
          <w:lang w:bidi="en-US"/>
        </w:rPr>
        <w:t xml:space="preserve">- </w:t>
      </w:r>
      <w:bookmarkStart w:id="8" w:name="_Toc477362579"/>
      <w:r w:rsidR="00562037" w:rsidRPr="00431ED5">
        <w:rPr>
          <w:rFonts w:ascii="Times New Roman" w:hAnsi="Times New Roman"/>
          <w:sz w:val="26"/>
          <w:szCs w:val="26"/>
          <w:lang w:bidi="en-US"/>
        </w:rPr>
        <w:t xml:space="preserve">формирование и </w:t>
      </w:r>
      <w:r w:rsidR="001839C3" w:rsidRPr="00431ED5">
        <w:rPr>
          <w:rFonts w:ascii="Times New Roman" w:hAnsi="Times New Roman"/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8"/>
    </w:p>
    <w:p w:rsidR="00E730B7" w:rsidRPr="00431ED5" w:rsidRDefault="00E730B7" w:rsidP="008B5ABB">
      <w:pPr>
        <w:pStyle w:val="a8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431ED5">
        <w:rPr>
          <w:rFonts w:ascii="Times New Roman" w:hAnsi="Times New Roman"/>
          <w:sz w:val="26"/>
          <w:szCs w:val="26"/>
        </w:rPr>
        <w:t>- постановка на учет, внесения изменений в учетные данные и снятия с учета физических лиц и организаций</w:t>
      </w:r>
      <w:r w:rsidRPr="00431ED5">
        <w:rPr>
          <w:rFonts w:ascii="Times New Roman" w:eastAsia="Calibri" w:hAnsi="Times New Roman"/>
          <w:color w:val="000000"/>
          <w:sz w:val="26"/>
          <w:szCs w:val="26"/>
        </w:rPr>
        <w:t>;</w:t>
      </w:r>
    </w:p>
    <w:p w:rsidR="00562037" w:rsidRPr="00431ED5" w:rsidRDefault="00562037" w:rsidP="008B5ABB">
      <w:pPr>
        <w:pStyle w:val="a8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31ED5">
        <w:rPr>
          <w:rFonts w:ascii="Times New Roman" w:hAnsi="Times New Roman"/>
          <w:sz w:val="26"/>
          <w:szCs w:val="26"/>
          <w:lang w:bidi="en-US"/>
        </w:rPr>
        <w:t>-</w:t>
      </w:r>
      <w:r w:rsidRPr="00431ED5">
        <w:rPr>
          <w:rFonts w:ascii="Times New Roman" w:hAnsi="Times New Roman"/>
          <w:sz w:val="26"/>
          <w:szCs w:val="26"/>
        </w:rPr>
        <w:t xml:space="preserve"> подготовка разъяснений, в том числе гражданам, по вопросам применения налогового законодательства Российской Федерации;</w:t>
      </w:r>
    </w:p>
    <w:p w:rsidR="00562037" w:rsidRPr="00431ED5" w:rsidRDefault="00562037" w:rsidP="008B5ABB">
      <w:pPr>
        <w:overflowPunct/>
        <w:adjustRightInd/>
        <w:spacing w:after="200" w:line="276" w:lineRule="auto"/>
        <w:ind w:firstLine="993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31ED5">
        <w:rPr>
          <w:rFonts w:ascii="Times New Roman" w:hAnsi="Times New Roman"/>
          <w:sz w:val="26"/>
          <w:szCs w:val="26"/>
          <w:lang w:bidi="en-US"/>
        </w:rPr>
        <w:t xml:space="preserve">- </w:t>
      </w:r>
      <w:r w:rsidRPr="00431ED5">
        <w:rPr>
          <w:rFonts w:ascii="Times New Roman" w:hAnsi="Times New Roman"/>
          <w:sz w:val="26"/>
          <w:szCs w:val="26"/>
        </w:rPr>
        <w:t>подготовка отчетов</w:t>
      </w:r>
      <w:r w:rsidRPr="00431ED5">
        <w:rPr>
          <w:rFonts w:ascii="Times New Roman" w:hAnsi="Times New Roman"/>
          <w:sz w:val="26"/>
          <w:szCs w:val="26"/>
          <w:lang w:bidi="en-US"/>
        </w:rPr>
        <w:t>;</w:t>
      </w:r>
    </w:p>
    <w:p w:rsidR="008620A0" w:rsidRPr="00431ED5" w:rsidRDefault="008620A0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31ED5" w:rsidRDefault="00405C5D" w:rsidP="00405C5D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="00AF23E0">
        <w:rPr>
          <w:rFonts w:ascii="Times New Roman" w:hAnsi="Times New Roman"/>
          <w:sz w:val="26"/>
          <w:szCs w:val="26"/>
          <w:lang w:eastAsia="ru-RU"/>
        </w:rPr>
        <w:t>государственного налогового инспектора</w:t>
      </w:r>
      <w:r w:rsidRPr="00431ED5">
        <w:rPr>
          <w:rFonts w:ascii="Times New Roman" w:hAnsi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431ED5">
          <w:rPr>
            <w:rFonts w:ascii="Times New Roman" w:hAnsi="Times New Roman"/>
            <w:b/>
            <w:sz w:val="26"/>
            <w:szCs w:val="26"/>
            <w:lang w:eastAsia="ru-RU"/>
          </w:rPr>
          <w:t>статьями 14</w:t>
        </w:r>
      </w:hyperlink>
      <w:r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4" w:history="1">
        <w:r w:rsidRPr="00431ED5">
          <w:rPr>
            <w:rFonts w:ascii="Times New Roman" w:hAnsi="Times New Roman"/>
            <w:b/>
            <w:sz w:val="26"/>
            <w:szCs w:val="26"/>
            <w:lang w:eastAsia="ru-RU"/>
          </w:rPr>
          <w:t>15</w:t>
        </w:r>
      </w:hyperlink>
      <w:r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5" w:history="1">
        <w:r w:rsidRPr="00431ED5">
          <w:rPr>
            <w:rFonts w:ascii="Times New Roman" w:hAnsi="Times New Roman"/>
            <w:b/>
            <w:sz w:val="26"/>
            <w:szCs w:val="26"/>
            <w:lang w:eastAsia="ru-RU"/>
          </w:rPr>
          <w:t>17</w:t>
        </w:r>
      </w:hyperlink>
      <w:r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6" w:history="1">
        <w:r w:rsidRPr="00431ED5">
          <w:rPr>
            <w:rFonts w:ascii="Times New Roman" w:hAnsi="Times New Roman"/>
            <w:b/>
            <w:sz w:val="26"/>
            <w:szCs w:val="26"/>
            <w:lang w:eastAsia="ru-RU"/>
          </w:rPr>
          <w:t>18</w:t>
        </w:r>
      </w:hyperlink>
      <w:r w:rsidRPr="00431ED5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31ED5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431ED5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431ED5" w:rsidRDefault="00777E4F" w:rsidP="00BC0C8F">
      <w:pPr>
        <w:pStyle w:val="a8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120C27" w:rsidRPr="00431ED5" w:rsidRDefault="00777E4F" w:rsidP="00120C27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отдел </w:t>
      </w:r>
      <w:r w:rsidR="002A5658" w:rsidRPr="00431ED5">
        <w:rPr>
          <w:rFonts w:ascii="Times New Roman" w:hAnsi="Times New Roman"/>
          <w:sz w:val="26"/>
          <w:szCs w:val="26"/>
          <w:lang w:eastAsia="ru-RU"/>
        </w:rPr>
        <w:t>учета налогоплательщиков</w:t>
      </w:r>
      <w:r w:rsidRPr="00431ED5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BE501C">
        <w:rPr>
          <w:rFonts w:ascii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Pr="00431ED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31ED5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r w:rsidR="005C15A0"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5C15A0" w:rsidRPr="00431ED5">
        <w:rPr>
          <w:rFonts w:ascii="Times New Roman" w:hAnsi="Times New Roman"/>
          <w:sz w:val="26"/>
          <w:szCs w:val="26"/>
        </w:rPr>
        <w:t>осуществлять работу по реализации возложенных на отдел задач и функций, в том числе:</w:t>
      </w:r>
    </w:p>
    <w:p w:rsidR="00C26ED7" w:rsidRPr="00C26ED7" w:rsidRDefault="00C26ED7" w:rsidP="00C26ED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 </w:t>
      </w:r>
      <w:r w:rsidRPr="00C26ED7">
        <w:rPr>
          <w:rFonts w:ascii="Times New Roman" w:hAnsi="Times New Roman"/>
          <w:sz w:val="26"/>
          <w:szCs w:val="26"/>
        </w:rPr>
        <w:t xml:space="preserve">ведению приема и выдачи документов по  осуществлению  учета  налогоплательщиков -   </w:t>
      </w:r>
      <w:r w:rsidR="00D165CB">
        <w:rPr>
          <w:rFonts w:ascii="Times New Roman" w:hAnsi="Times New Roman"/>
          <w:sz w:val="26"/>
          <w:szCs w:val="26"/>
        </w:rPr>
        <w:t>юридических лиц</w:t>
      </w:r>
      <w:r w:rsidRPr="00C26ED7">
        <w:rPr>
          <w:rFonts w:ascii="Times New Roman" w:hAnsi="Times New Roman"/>
          <w:sz w:val="26"/>
          <w:szCs w:val="26"/>
        </w:rPr>
        <w:t>, постановки их на  учет , переучета  и  снятия  с  учета, по  присвоению  идентификационных  номеров  налогоплательщикам</w:t>
      </w:r>
      <w:r w:rsidRPr="00C26ED7">
        <w:rPr>
          <w:rFonts w:ascii="Times New Roman" w:hAnsi="Times New Roman"/>
          <w:bCs/>
          <w:sz w:val="26"/>
          <w:szCs w:val="26"/>
        </w:rPr>
        <w:t>;</w:t>
      </w:r>
    </w:p>
    <w:p w:rsidR="00C26ED7" w:rsidRPr="00C26ED7" w:rsidRDefault="00D165CB" w:rsidP="00D165CB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8.2 </w:t>
      </w:r>
      <w:r w:rsidR="00C26ED7" w:rsidRPr="00C26ED7">
        <w:rPr>
          <w:rFonts w:ascii="Times New Roman" w:hAnsi="Times New Roman"/>
          <w:sz w:val="26"/>
          <w:szCs w:val="26"/>
        </w:rPr>
        <w:t xml:space="preserve">осуществляет постановку и снятия с  учета  </w:t>
      </w:r>
      <w:r>
        <w:rPr>
          <w:rFonts w:ascii="Times New Roman" w:hAnsi="Times New Roman"/>
          <w:sz w:val="26"/>
          <w:szCs w:val="26"/>
        </w:rPr>
        <w:t>юридических лиц по месту нахождения;</w:t>
      </w:r>
    </w:p>
    <w:p w:rsidR="00C26ED7" w:rsidRPr="00C26ED7" w:rsidRDefault="00D165CB" w:rsidP="00D165CB">
      <w:pPr>
        <w:pStyle w:val="22"/>
        <w:ind w:left="432" w:firstLine="27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8.3 </w:t>
      </w:r>
      <w:r w:rsidR="00C26ED7" w:rsidRPr="00C26ED7">
        <w:rPr>
          <w:rFonts w:ascii="Times New Roman" w:hAnsi="Times New Roman"/>
          <w:sz w:val="26"/>
          <w:szCs w:val="26"/>
        </w:rPr>
        <w:t>консультированию налогоплательщиков по во</w:t>
      </w:r>
      <w:r>
        <w:rPr>
          <w:rFonts w:ascii="Times New Roman" w:hAnsi="Times New Roman"/>
          <w:sz w:val="26"/>
          <w:szCs w:val="26"/>
        </w:rPr>
        <w:t>просам порядка налогового учета;</w:t>
      </w:r>
    </w:p>
    <w:p w:rsidR="00C26ED7" w:rsidRPr="00C26ED7" w:rsidRDefault="00D165CB" w:rsidP="00D165CB">
      <w:pPr>
        <w:pStyle w:val="22"/>
        <w:ind w:left="0"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8.4 </w:t>
      </w:r>
      <w:r w:rsidR="00C26ED7" w:rsidRPr="00C26ED7">
        <w:rPr>
          <w:rFonts w:ascii="Times New Roman" w:hAnsi="Times New Roman"/>
          <w:sz w:val="26"/>
          <w:szCs w:val="26"/>
        </w:rPr>
        <w:t>полноте и правильности   заполнения  предоставляемых для  постановки на налоговый учет документов</w:t>
      </w:r>
      <w:r w:rsidR="00C26ED7" w:rsidRPr="00C26ED7">
        <w:rPr>
          <w:rFonts w:ascii="Times New Roman" w:hAnsi="Times New Roman"/>
          <w:bCs/>
          <w:sz w:val="26"/>
          <w:szCs w:val="26"/>
        </w:rPr>
        <w:t>;</w:t>
      </w:r>
    </w:p>
    <w:p w:rsidR="00C26ED7" w:rsidRPr="00C26ED7" w:rsidRDefault="00556CD0" w:rsidP="00556CD0">
      <w:pPr>
        <w:pStyle w:val="af1"/>
        <w:widowControl w:val="0"/>
        <w:ind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8.5 </w:t>
      </w:r>
      <w:r w:rsidR="00C26ED7" w:rsidRPr="00C26ED7">
        <w:rPr>
          <w:rFonts w:ascii="Times New Roman" w:hAnsi="Times New Roman"/>
          <w:sz w:val="26"/>
          <w:szCs w:val="26"/>
        </w:rPr>
        <w:t xml:space="preserve">первичной  регистрации поступивших документов в  </w:t>
      </w:r>
      <w:r>
        <w:rPr>
          <w:rFonts w:ascii="Times New Roman" w:hAnsi="Times New Roman"/>
          <w:sz w:val="26"/>
          <w:szCs w:val="26"/>
        </w:rPr>
        <w:t>ПК АИС Налог-3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C26ED7" w:rsidRPr="00C26ED7" w:rsidRDefault="009E40DD" w:rsidP="009E40DD">
      <w:pPr>
        <w:pStyle w:val="af1"/>
        <w:widowControl w:val="0"/>
        <w:ind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8.6 </w:t>
      </w:r>
      <w:r w:rsidR="00C26ED7" w:rsidRPr="00C26ED7">
        <w:rPr>
          <w:rFonts w:ascii="Times New Roman" w:hAnsi="Times New Roman"/>
          <w:sz w:val="26"/>
          <w:szCs w:val="26"/>
        </w:rPr>
        <w:t>подготовка и распечатка  предусмотренных  документов из Единого  государственного   реестра  юридических лиц (ЕГРЮЛ) и Единого государственного реестра индивидуальных предпринимателей (ЕГРИП) на бу</w:t>
      </w:r>
      <w:r>
        <w:rPr>
          <w:rFonts w:ascii="Times New Roman" w:hAnsi="Times New Roman"/>
          <w:sz w:val="26"/>
          <w:szCs w:val="26"/>
        </w:rPr>
        <w:t>мажных и электронных носителях;</w:t>
      </w:r>
    </w:p>
    <w:p w:rsidR="006B4BD3" w:rsidRDefault="009E40DD" w:rsidP="006B4BD3">
      <w:pPr>
        <w:pStyle w:val="af1"/>
        <w:widowControl w:val="0"/>
        <w:ind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8.7 </w:t>
      </w:r>
      <w:r w:rsidR="00C26ED7" w:rsidRPr="00C26ED7">
        <w:rPr>
          <w:rFonts w:ascii="Times New Roman" w:hAnsi="Times New Roman"/>
          <w:sz w:val="26"/>
          <w:szCs w:val="26"/>
        </w:rPr>
        <w:t>подготовка  сведений  из ЕГРН  по запросам, в с</w:t>
      </w:r>
      <w:r w:rsidR="000F2D5D">
        <w:rPr>
          <w:rFonts w:ascii="Times New Roman" w:hAnsi="Times New Roman"/>
          <w:sz w:val="26"/>
          <w:szCs w:val="26"/>
        </w:rPr>
        <w:t>оответствии с законодательством;</w:t>
      </w:r>
    </w:p>
    <w:p w:rsidR="00C26ED7" w:rsidRPr="00C26ED7" w:rsidRDefault="006B4BD3" w:rsidP="006B4BD3">
      <w:pPr>
        <w:pStyle w:val="af1"/>
        <w:widowControl w:val="0"/>
        <w:ind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8.8 </w:t>
      </w:r>
      <w:r w:rsidR="00C26ED7" w:rsidRPr="00C26ED7">
        <w:rPr>
          <w:rFonts w:ascii="Times New Roman" w:hAnsi="Times New Roman"/>
          <w:sz w:val="26"/>
          <w:szCs w:val="26"/>
        </w:rPr>
        <w:t>подготовка ответов на запросы поступивших от органов законодательной и исполнительной власти РФ, субъектов РФ, органов местного самоуправления по представлению сведений о юридических и физических лицах;</w:t>
      </w:r>
    </w:p>
    <w:p w:rsidR="00C26ED7" w:rsidRPr="00C26ED7" w:rsidRDefault="004016E1" w:rsidP="004016E1">
      <w:pPr>
        <w:pStyle w:val="af1"/>
        <w:widowControl w:val="0"/>
        <w:ind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8.9 </w:t>
      </w:r>
      <w:r w:rsidR="00C26ED7" w:rsidRPr="00C26ED7">
        <w:rPr>
          <w:rFonts w:ascii="Times New Roman" w:hAnsi="Times New Roman"/>
          <w:sz w:val="26"/>
          <w:szCs w:val="26"/>
        </w:rPr>
        <w:t>подготовка ответов на запросы предприятий, учреждений, организаций по вопросам налогового учета;</w:t>
      </w:r>
    </w:p>
    <w:p w:rsidR="00C26ED7" w:rsidRPr="00C26ED7" w:rsidRDefault="00774582" w:rsidP="00774582">
      <w:pPr>
        <w:pStyle w:val="af1"/>
        <w:widowControl w:val="0"/>
        <w:ind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8.10 </w:t>
      </w:r>
      <w:r w:rsidR="00C26ED7" w:rsidRPr="00C26ED7">
        <w:rPr>
          <w:rFonts w:ascii="Times New Roman" w:hAnsi="Times New Roman"/>
          <w:sz w:val="26"/>
          <w:szCs w:val="26"/>
        </w:rPr>
        <w:t>консультирование  налогоплательщиков по вопросам налогового учета  и применению законодательства при обращении лично;</w:t>
      </w:r>
    </w:p>
    <w:p w:rsidR="00C26ED7" w:rsidRPr="00C26ED7" w:rsidRDefault="00282FA6" w:rsidP="00282FA6">
      <w:pPr>
        <w:pStyle w:val="af1"/>
        <w:widowControl w:val="0"/>
        <w:ind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8.11 </w:t>
      </w:r>
      <w:r w:rsidR="00C26ED7" w:rsidRPr="00C26ED7">
        <w:rPr>
          <w:rFonts w:ascii="Times New Roman" w:hAnsi="Times New Roman"/>
          <w:sz w:val="26"/>
          <w:szCs w:val="26"/>
        </w:rPr>
        <w:t>выполнять требования законодательства и руководящих документов в области обеспечения информационной безопасности</w:t>
      </w:r>
    </w:p>
    <w:p w:rsidR="00C26ED7" w:rsidRPr="00C26ED7" w:rsidRDefault="00282FA6" w:rsidP="00505456">
      <w:pPr>
        <w:pStyle w:val="af1"/>
        <w:widowControl w:val="0"/>
        <w:ind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8.12 </w:t>
      </w:r>
      <w:r w:rsidR="00C26ED7" w:rsidRPr="00C26ED7">
        <w:rPr>
          <w:rFonts w:ascii="Times New Roman" w:hAnsi="Times New Roman"/>
          <w:sz w:val="26"/>
          <w:szCs w:val="26"/>
        </w:rPr>
        <w:t>контроль и обеспечение ведение: Журнала работы с недостоверными сведениями в АИС Налог-3 и ИР «Недостоверность»;</w:t>
      </w:r>
    </w:p>
    <w:p w:rsidR="00C26ED7" w:rsidRPr="00C26ED7" w:rsidRDefault="00505456" w:rsidP="00505456">
      <w:pPr>
        <w:pStyle w:val="af1"/>
        <w:widowControl w:val="0"/>
        <w:ind w:firstLine="4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8.13 п</w:t>
      </w:r>
      <w:r w:rsidR="00C26ED7" w:rsidRPr="00C26ED7">
        <w:rPr>
          <w:rFonts w:ascii="Times New Roman" w:hAnsi="Times New Roman"/>
          <w:sz w:val="26"/>
          <w:szCs w:val="26"/>
        </w:rPr>
        <w:t>одготовка пакета документов по юридическим лицам в ЕРЦ г. Владивосток: для возбуждения уголовного дела, в отношении физических лиц; для привлечения к административной ответственности физического лица.</w:t>
      </w:r>
      <w:bookmarkStart w:id="9" w:name="_GoBack"/>
      <w:bookmarkEnd w:id="9"/>
    </w:p>
    <w:p w:rsidR="00C26ED7" w:rsidRPr="00C26ED7" w:rsidRDefault="000B7CEC" w:rsidP="000B7CEC">
      <w:pPr>
        <w:tabs>
          <w:tab w:val="left" w:pos="0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432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8.14 </w:t>
      </w:r>
      <w:r w:rsidR="00C26ED7" w:rsidRPr="00C26ED7">
        <w:rPr>
          <w:rFonts w:ascii="Times New Roman" w:hAnsi="Times New Roman"/>
          <w:sz w:val="26"/>
          <w:szCs w:val="26"/>
        </w:rPr>
        <w:t>изучению инструктивный материал, методическую литературу, повышать профессиональный уровень, использовать в работе новые методики;</w:t>
      </w:r>
    </w:p>
    <w:p w:rsidR="00C26ED7" w:rsidRPr="00C26ED7" w:rsidRDefault="000B7CEC" w:rsidP="000B7CEC">
      <w:pPr>
        <w:tabs>
          <w:tab w:val="left" w:pos="142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432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8.15 </w:t>
      </w:r>
      <w:r w:rsidR="00C26ED7" w:rsidRPr="00C26ED7">
        <w:rPr>
          <w:rFonts w:ascii="Times New Roman" w:hAnsi="Times New Roman"/>
          <w:sz w:val="26"/>
          <w:szCs w:val="26"/>
        </w:rPr>
        <w:t>самостоятельному  обучению работе системе «АИС-Налог 3» по электронному учебнику, книгам, своевременно изучать изменения к версии;</w:t>
      </w:r>
    </w:p>
    <w:p w:rsidR="00C26ED7" w:rsidRPr="00C26ED7" w:rsidRDefault="000B7CEC" w:rsidP="000B7CEC">
      <w:p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432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8.16 </w:t>
      </w:r>
      <w:r w:rsidR="00C26ED7" w:rsidRPr="00C26ED7">
        <w:rPr>
          <w:rFonts w:ascii="Times New Roman" w:hAnsi="Times New Roman"/>
          <w:bCs/>
          <w:sz w:val="26"/>
          <w:szCs w:val="26"/>
        </w:rPr>
        <w:t>владению знаниями работы в системе СЭД;</w:t>
      </w:r>
    </w:p>
    <w:p w:rsidR="000B7CEC" w:rsidRDefault="000B7CEC" w:rsidP="000B7CEC">
      <w:pPr>
        <w:tabs>
          <w:tab w:val="left" w:pos="0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432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8.17 </w:t>
      </w:r>
      <w:r w:rsidR="00C26ED7" w:rsidRPr="00C26ED7">
        <w:rPr>
          <w:rFonts w:ascii="Times New Roman" w:hAnsi="Times New Roman"/>
          <w:sz w:val="26"/>
          <w:szCs w:val="26"/>
        </w:rPr>
        <w:t>владению знаниями работы на компьютере, знать необходимые для работы программы;</w:t>
      </w:r>
    </w:p>
    <w:p w:rsidR="00777E4F" w:rsidRPr="00431ED5" w:rsidRDefault="000B7CEC" w:rsidP="000B7CEC">
      <w:pPr>
        <w:tabs>
          <w:tab w:val="left" w:pos="0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432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8.18 </w:t>
      </w:r>
      <w:r w:rsidR="00C26ED7" w:rsidRPr="00C26ED7">
        <w:rPr>
          <w:rFonts w:ascii="Times New Roman" w:hAnsi="Times New Roman"/>
          <w:sz w:val="26"/>
          <w:szCs w:val="26"/>
        </w:rPr>
        <w:t xml:space="preserve">получать доступ в установленном </w:t>
      </w:r>
      <w:hyperlink r:id="rId17" w:history="1">
        <w:r w:rsidR="00C26ED7" w:rsidRPr="00C26ED7">
          <w:rPr>
            <w:rFonts w:ascii="Times New Roman" w:hAnsi="Times New Roman"/>
            <w:sz w:val="26"/>
            <w:szCs w:val="26"/>
          </w:rPr>
          <w:t>порядке</w:t>
        </w:r>
      </w:hyperlink>
      <w:r w:rsidR="00C26ED7" w:rsidRPr="00C26ED7">
        <w:rPr>
          <w:rFonts w:ascii="Times New Roman" w:hAnsi="Times New Roman"/>
          <w:sz w:val="26"/>
          <w:szCs w:val="26"/>
        </w:rPr>
        <w:t xml:space="preserve"> к федеральным информационным ресурсам, если исполнение должностных обязанностей связано с использованием таких сведений.</w:t>
      </w:r>
    </w:p>
    <w:p w:rsidR="00B332DF" w:rsidRPr="00431ED5" w:rsidRDefault="00B332DF" w:rsidP="00B332DF">
      <w:pPr>
        <w:pStyle w:val="a8"/>
        <w:rPr>
          <w:rFonts w:ascii="Times New Roman" w:hAnsi="Times New Roman"/>
          <w:sz w:val="26"/>
          <w:szCs w:val="26"/>
          <w:lang w:eastAsia="ru-RU"/>
        </w:rPr>
      </w:pPr>
    </w:p>
    <w:p w:rsidR="00BB178E" w:rsidRPr="00F6077C" w:rsidRDefault="00B332DF" w:rsidP="00BB178E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F6077C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F6077C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F6077C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F6077C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F6077C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3B7B1F" w:rsidRPr="00F6077C">
        <w:rPr>
          <w:rFonts w:ascii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="00234875" w:rsidRPr="00F6077C">
        <w:rPr>
          <w:rFonts w:ascii="Times New Roman" w:hAnsi="Times New Roman"/>
          <w:sz w:val="26"/>
          <w:szCs w:val="26"/>
          <w:lang w:eastAsia="ru-RU"/>
        </w:rPr>
        <w:t xml:space="preserve"> имеет </w:t>
      </w:r>
      <w:r w:rsidR="00234875" w:rsidRPr="00F6077C">
        <w:rPr>
          <w:rFonts w:ascii="Times New Roman" w:hAnsi="Times New Roman"/>
          <w:b/>
          <w:sz w:val="26"/>
          <w:szCs w:val="26"/>
          <w:lang w:eastAsia="ru-RU"/>
        </w:rPr>
        <w:t>право</w:t>
      </w:r>
      <w:r w:rsidR="00BB178E" w:rsidRPr="00F6077C">
        <w:rPr>
          <w:rFonts w:ascii="Times New Roman" w:hAnsi="Times New Roman"/>
          <w:sz w:val="26"/>
          <w:szCs w:val="26"/>
        </w:rPr>
        <w:t xml:space="preserve">: </w:t>
      </w:r>
    </w:p>
    <w:p w:rsidR="00F6077C" w:rsidRPr="00F6077C" w:rsidRDefault="00BB178E" w:rsidP="00F6077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F6077C">
        <w:rPr>
          <w:rFonts w:ascii="Times New Roman" w:hAnsi="Times New Roman"/>
          <w:sz w:val="26"/>
          <w:szCs w:val="26"/>
        </w:rPr>
        <w:tab/>
      </w:r>
      <w:r w:rsidR="00F6077C" w:rsidRPr="00F6077C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6077C" w:rsidRPr="00F6077C" w:rsidRDefault="00F6077C" w:rsidP="00F6077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6077C">
        <w:rPr>
          <w:rFonts w:ascii="Times New Roman" w:hAnsi="Times New Roman"/>
          <w:sz w:val="26"/>
          <w:szCs w:val="26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F6077C" w:rsidRPr="00F6077C" w:rsidRDefault="00F6077C" w:rsidP="00F6077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F6077C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077C" w:rsidRPr="00F6077C" w:rsidRDefault="00F6077C" w:rsidP="00F6077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F6077C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350DAF" w:rsidRPr="00F6077C" w:rsidRDefault="00F6077C" w:rsidP="00F6077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F6077C">
        <w:rPr>
          <w:rFonts w:ascii="Times New Roman" w:hAnsi="Times New Roman"/>
          <w:sz w:val="26"/>
          <w:szCs w:val="26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отделе.</w:t>
      </w:r>
    </w:p>
    <w:p w:rsidR="00F13DC8" w:rsidRPr="00F6077C" w:rsidRDefault="00F13DC8" w:rsidP="00F13DC8">
      <w:pPr>
        <w:pStyle w:val="a8"/>
        <w:rPr>
          <w:rFonts w:ascii="Times New Roman" w:hAnsi="Times New Roman"/>
          <w:sz w:val="26"/>
          <w:szCs w:val="26"/>
        </w:rPr>
      </w:pPr>
    </w:p>
    <w:p w:rsidR="00592BC9" w:rsidRPr="00F6077C" w:rsidRDefault="00454172" w:rsidP="00592BC9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</w:rPr>
        <w:t>Г</w:t>
      </w:r>
      <w:r w:rsidR="003B7B1F" w:rsidRPr="00F6077C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C648D5" w:rsidRPr="00F6077C">
        <w:rPr>
          <w:rFonts w:ascii="Times New Roman" w:hAnsi="Times New Roman"/>
          <w:sz w:val="26"/>
          <w:szCs w:val="26"/>
        </w:rPr>
        <w:t xml:space="preserve"> </w:t>
      </w:r>
      <w:r w:rsidR="00405C5D" w:rsidRPr="00F6077C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F13DC8" w:rsidRPr="00F6077C">
        <w:rPr>
          <w:rFonts w:ascii="Times New Roman" w:hAnsi="Times New Roman"/>
          <w:sz w:val="26"/>
          <w:szCs w:val="26"/>
          <w:lang w:eastAsia="ru-RU"/>
        </w:rPr>
        <w:t xml:space="preserve">иные </w:t>
      </w:r>
      <w:r w:rsidR="00405C5D" w:rsidRPr="00F6077C">
        <w:rPr>
          <w:rFonts w:ascii="Times New Roman" w:hAnsi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hyperlink r:id="rId18" w:history="1">
        <w:r w:rsidR="00405C5D" w:rsidRPr="00F6077C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405C5D" w:rsidRPr="00F6077C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F6077C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405C5D" w:rsidRPr="00F6077C">
        <w:rPr>
          <w:rFonts w:ascii="Times New Roman" w:hAnsi="Times New Roman"/>
          <w:sz w:val="26"/>
          <w:szCs w:val="26"/>
          <w:lang w:eastAsia="ru-RU"/>
        </w:rPr>
        <w:t>. N 506</w:t>
      </w:r>
      <w:r w:rsidR="00F13DC8" w:rsidRPr="00F6077C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F13DC8" w:rsidRPr="00F6077C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405C5D" w:rsidRPr="00F6077C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13DC8" w:rsidRPr="00F6077C">
        <w:rPr>
          <w:rFonts w:ascii="Times New Roman" w:hAnsi="Times New Roman"/>
          <w:sz w:val="26"/>
          <w:szCs w:val="26"/>
          <w:lang w:eastAsia="ru-RU"/>
        </w:rPr>
        <w:t>П</w:t>
      </w:r>
      <w:r w:rsidR="00405C5D" w:rsidRPr="00F6077C">
        <w:rPr>
          <w:rFonts w:ascii="Times New Roman" w:hAnsi="Times New Roman"/>
          <w:sz w:val="26"/>
          <w:szCs w:val="26"/>
          <w:lang w:eastAsia="ru-RU"/>
        </w:rPr>
        <w:t>оложением о</w:t>
      </w:r>
      <w:r w:rsidR="00F13DC8" w:rsidRPr="00F6077C">
        <w:rPr>
          <w:rFonts w:ascii="Times New Roman" w:hAnsi="Times New Roman"/>
          <w:sz w:val="26"/>
          <w:szCs w:val="26"/>
          <w:lang w:eastAsia="ru-RU"/>
        </w:rPr>
        <w:t xml:space="preserve"> Межрайонной ИФНС России №12 по Приморскому краю,</w:t>
      </w:r>
      <w:r w:rsidR="00405C5D" w:rsidRPr="00F6077C">
        <w:rPr>
          <w:rFonts w:ascii="Times New Roman" w:hAnsi="Times New Roman"/>
          <w:sz w:val="26"/>
          <w:szCs w:val="26"/>
          <w:lang w:eastAsia="ru-RU"/>
        </w:rPr>
        <w:t xml:space="preserve"> утвержденным руководителем Управления ФНС России по Приморскому краю </w:t>
      </w:r>
      <w:r w:rsidR="0015627C">
        <w:rPr>
          <w:rFonts w:ascii="Times New Roman" w:hAnsi="Times New Roman"/>
          <w:sz w:val="26"/>
          <w:szCs w:val="26"/>
          <w:lang w:eastAsia="ru-RU"/>
        </w:rPr>
        <w:t>22 сентября 2020</w:t>
      </w:r>
      <w:r w:rsidR="00405C5D" w:rsidRPr="00F6077C">
        <w:rPr>
          <w:rFonts w:ascii="Times New Roman" w:hAnsi="Times New Roman"/>
          <w:sz w:val="26"/>
          <w:szCs w:val="26"/>
          <w:lang w:eastAsia="ru-RU"/>
        </w:rPr>
        <w:t xml:space="preserve"> года,  приказами</w:t>
      </w:r>
      <w:proofErr w:type="gramEnd"/>
      <w:r w:rsidR="00405C5D" w:rsidRPr="00F6077C">
        <w:rPr>
          <w:rFonts w:ascii="Times New Roman" w:hAnsi="Times New Roman"/>
          <w:sz w:val="26"/>
          <w:szCs w:val="26"/>
          <w:lang w:eastAsia="ru-RU"/>
        </w:rPr>
        <w:t xml:space="preserve"> (распоряжениями) ФНС России, приказами УФНС России по Приморскому краю, приказами инспекции, поручениями руководства Уп</w:t>
      </w:r>
      <w:r w:rsidR="00F6077C" w:rsidRPr="00F6077C">
        <w:rPr>
          <w:rFonts w:ascii="Times New Roman" w:hAnsi="Times New Roman"/>
          <w:sz w:val="26"/>
          <w:szCs w:val="26"/>
          <w:lang w:eastAsia="ru-RU"/>
        </w:rPr>
        <w:t>равления и начальника инспекции:</w:t>
      </w:r>
    </w:p>
    <w:p w:rsidR="00F6077C" w:rsidRPr="00F6077C" w:rsidRDefault="00F6077C" w:rsidP="00F6077C">
      <w:pPr>
        <w:overflowPunct/>
        <w:autoSpaceDE/>
        <w:autoSpaceDN/>
        <w:adjustRightInd/>
        <w:ind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6077C">
        <w:rPr>
          <w:rFonts w:ascii="Times New Roman" w:hAnsi="Times New Roman"/>
          <w:sz w:val="26"/>
          <w:szCs w:val="26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F6077C" w:rsidRPr="00F6077C" w:rsidRDefault="00F6077C" w:rsidP="00F6077C">
      <w:pPr>
        <w:overflowPunct/>
        <w:autoSpaceDE/>
        <w:autoSpaceDN/>
        <w:adjustRightInd/>
        <w:ind w:firstLine="432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6077C">
        <w:rPr>
          <w:rFonts w:ascii="Times New Roman" w:hAnsi="Times New Roman"/>
          <w:sz w:val="26"/>
          <w:szCs w:val="26"/>
          <w:lang w:eastAsia="ru-RU"/>
        </w:rPr>
        <w:t>работает с документами ограниченного распространения.</w:t>
      </w:r>
    </w:p>
    <w:p w:rsidR="00F6077C" w:rsidRDefault="00454172" w:rsidP="00F6077C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3B7B1F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167FBB" w:rsidRPr="00431ED5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</w:t>
      </w:r>
      <w:r w:rsidR="000D0E78" w:rsidRPr="00431ED5">
        <w:rPr>
          <w:rFonts w:ascii="Times New Roman" w:hAnsi="Times New Roman"/>
          <w:sz w:val="26"/>
          <w:szCs w:val="26"/>
        </w:rPr>
        <w:t xml:space="preserve"> может быть привлечен к ответственности в соответствии с законод</w:t>
      </w:r>
      <w:r w:rsidR="00F6077C">
        <w:rPr>
          <w:rFonts w:ascii="Times New Roman" w:hAnsi="Times New Roman"/>
          <w:sz w:val="26"/>
          <w:szCs w:val="26"/>
        </w:rPr>
        <w:t>ательством Российской Федерации:</w:t>
      </w:r>
    </w:p>
    <w:p w:rsidR="00F6077C" w:rsidRPr="00F6077C" w:rsidRDefault="00F6077C" w:rsidP="00F6077C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6077C">
        <w:rPr>
          <w:rFonts w:ascii="Times New Roman" w:hAnsi="Times New Roman"/>
          <w:color w:val="000000" w:themeColor="text1"/>
          <w:sz w:val="26"/>
          <w:szCs w:val="26"/>
        </w:rPr>
        <w:t>- за некачественное и несвоевременное выполнение задач, возложенных на отдел выездных проверок, заданий, приказов, распоряжений и указаний вышестоящих в порядке подчиненности руководителей, за исключением незаконных;</w:t>
      </w:r>
    </w:p>
    <w:p w:rsidR="00F6077C" w:rsidRPr="00F6077C" w:rsidRDefault="00F6077C" w:rsidP="00F6077C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6077C">
        <w:rPr>
          <w:rFonts w:ascii="Times New Roman" w:hAnsi="Times New Roman"/>
          <w:color w:val="000000" w:themeColor="text1"/>
          <w:sz w:val="26"/>
          <w:szCs w:val="26"/>
        </w:rPr>
        <w:t>- за имущественный ущерб, причиненный по его вине;</w:t>
      </w:r>
    </w:p>
    <w:p w:rsidR="00F6077C" w:rsidRPr="00F6077C" w:rsidRDefault="00F6077C" w:rsidP="00F6077C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6077C">
        <w:rPr>
          <w:rFonts w:ascii="Times New Roman" w:hAnsi="Times New Roman"/>
          <w:color w:val="000000" w:themeColor="text1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077C" w:rsidRPr="00F6077C" w:rsidRDefault="00F6077C" w:rsidP="00F6077C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6077C">
        <w:rPr>
          <w:rFonts w:ascii="Times New Roman" w:hAnsi="Times New Roman"/>
          <w:color w:val="000000" w:themeColor="text1"/>
          <w:sz w:val="26"/>
          <w:szCs w:val="26"/>
        </w:rPr>
        <w:lastRenderedPageBreak/>
        <w:t>- за действие или бездействие, приведшее к нарушению прав и законных интересов граждан;</w:t>
      </w:r>
    </w:p>
    <w:p w:rsidR="00F6077C" w:rsidRPr="00F6077C" w:rsidRDefault="00F6077C" w:rsidP="00F6077C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6077C">
        <w:rPr>
          <w:rFonts w:ascii="Times New Roman" w:hAnsi="Times New Roman"/>
          <w:color w:val="000000" w:themeColor="text1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F6077C" w:rsidRPr="00F6077C" w:rsidRDefault="00F6077C" w:rsidP="00F6077C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6077C">
        <w:rPr>
          <w:rFonts w:ascii="Times New Roman" w:hAnsi="Times New Roman"/>
          <w:color w:val="000000" w:themeColor="text1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F6077C" w:rsidRDefault="00F6077C" w:rsidP="00F6077C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6077C">
        <w:rPr>
          <w:rFonts w:ascii="Times New Roman" w:hAnsi="Times New Roman"/>
          <w:color w:val="000000" w:themeColor="text1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46CD4" w:rsidRPr="00F6077C" w:rsidRDefault="00F6077C" w:rsidP="00F6077C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6077C">
        <w:rPr>
          <w:rFonts w:ascii="Times New Roman" w:hAnsi="Times New Roman"/>
          <w:color w:val="000000" w:themeColor="text1"/>
          <w:sz w:val="26"/>
          <w:szCs w:val="26"/>
        </w:rPr>
        <w:t xml:space="preserve">- за невыполнение государственным служащим должностной обязанности, предусмотренной </w:t>
      </w:r>
      <w:hyperlink r:id="rId19" w:anchor="P1" w:history="1">
        <w:r w:rsidRPr="00F6077C">
          <w:rPr>
            <w:rStyle w:val="ac"/>
            <w:rFonts w:ascii="Times New Roman" w:eastAsiaTheme="majorEastAsia" w:hAnsi="Times New Roman"/>
            <w:color w:val="000000" w:themeColor="text1"/>
            <w:sz w:val="26"/>
            <w:szCs w:val="26"/>
            <w:u w:val="none"/>
          </w:rPr>
          <w:t>частью 1</w:t>
        </w:r>
      </w:hyperlink>
      <w:r w:rsidRPr="00F6077C">
        <w:rPr>
          <w:rFonts w:ascii="Times New Roman" w:hAnsi="Times New Roman"/>
          <w:color w:val="000000" w:themeColor="text1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405C5D" w:rsidRPr="00431ED5" w:rsidRDefault="00405C5D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546CD4" w:rsidRPr="00431ED5" w:rsidRDefault="00546CD4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405C5D" w:rsidRPr="00431ED5" w:rsidRDefault="00405C5D" w:rsidP="003E652C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F631BC">
        <w:rPr>
          <w:rFonts w:ascii="Times New Roman" w:hAnsi="Times New Roman"/>
          <w:b/>
          <w:sz w:val="26"/>
          <w:szCs w:val="26"/>
          <w:lang w:eastAsia="ru-RU"/>
        </w:rPr>
        <w:t>государственный налоговый инспектор</w:t>
      </w:r>
      <w:r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обязан самостоятельно</w:t>
      </w:r>
      <w:r w:rsidR="0063130B"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31ED5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143A8B" w:rsidRPr="00431ED5" w:rsidRDefault="000A22F9" w:rsidP="008620A0">
      <w:pPr>
        <w:pStyle w:val="a8"/>
        <w:tabs>
          <w:tab w:val="left" w:pos="567"/>
        </w:tabs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color w:val="000000"/>
          <w:sz w:val="26"/>
          <w:szCs w:val="26"/>
        </w:rPr>
        <w:t xml:space="preserve">12. </w:t>
      </w:r>
      <w:r w:rsidR="00143A8B" w:rsidRPr="00431ED5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F631BC">
        <w:rPr>
          <w:rFonts w:ascii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="00143A8B" w:rsidRPr="00431ED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43A8B" w:rsidRPr="00431ED5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143A8B" w:rsidRPr="00431ED5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</w:p>
    <w:p w:rsidR="008C3C8C" w:rsidRPr="008C3C8C" w:rsidRDefault="00143A8B" w:rsidP="008C3C8C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C3C8C">
        <w:rPr>
          <w:rFonts w:ascii="Times New Roman" w:hAnsi="Times New Roman"/>
          <w:sz w:val="26"/>
          <w:szCs w:val="26"/>
        </w:rPr>
        <w:tab/>
      </w:r>
      <w:r w:rsidR="008C3C8C" w:rsidRPr="008C3C8C">
        <w:rPr>
          <w:rFonts w:ascii="Times New Roman" w:eastAsia="Calibri" w:hAnsi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C3C8C" w:rsidRPr="008C3C8C" w:rsidRDefault="008C3C8C" w:rsidP="008C3C8C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C3C8C">
        <w:rPr>
          <w:rFonts w:ascii="Times New Roman" w:eastAsia="Calibri" w:hAnsi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8C3C8C" w:rsidRPr="008C3C8C" w:rsidRDefault="008C3C8C" w:rsidP="008C3C8C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C3C8C">
        <w:rPr>
          <w:rFonts w:ascii="Times New Roman" w:eastAsia="Calibri" w:hAnsi="Times New Roman"/>
          <w:sz w:val="26"/>
          <w:szCs w:val="26"/>
        </w:rPr>
        <w:t>возникающим при рассмотрении Инспекции заявлений, предложений, жалоб граждан и юридических лиц;</w:t>
      </w:r>
    </w:p>
    <w:p w:rsidR="008C3C8C" w:rsidRPr="008C3C8C" w:rsidRDefault="008C3C8C" w:rsidP="008C3C8C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C3C8C">
        <w:rPr>
          <w:rFonts w:ascii="Times New Roman" w:eastAsia="Calibri" w:hAnsi="Times New Roman"/>
          <w:sz w:val="26"/>
          <w:szCs w:val="26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8C3C8C" w:rsidRPr="008C3C8C" w:rsidRDefault="008C3C8C" w:rsidP="008C3C8C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C3C8C">
        <w:rPr>
          <w:rFonts w:ascii="Times New Roman" w:eastAsia="Calibri" w:hAnsi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405C5D" w:rsidRPr="008C3C8C" w:rsidRDefault="008C3C8C" w:rsidP="008C3C8C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8C3C8C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D949C8" w:rsidRPr="00431ED5" w:rsidRDefault="00D949C8" w:rsidP="00D949C8">
      <w:pPr>
        <w:pStyle w:val="a8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143A8B" w:rsidRPr="00431ED5" w:rsidRDefault="000A22F9" w:rsidP="008620A0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 xml:space="preserve">13. </w:t>
      </w:r>
      <w:r w:rsidR="00143A8B" w:rsidRPr="00431ED5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F631BC">
        <w:rPr>
          <w:rFonts w:ascii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="00143A8B" w:rsidRPr="00431ED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43A8B" w:rsidRPr="00431ED5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r w:rsidR="00143A8B" w:rsidRPr="00431ED5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 </w:t>
      </w:r>
    </w:p>
    <w:p w:rsidR="00335E01" w:rsidRPr="00335E01" w:rsidRDefault="00335E01" w:rsidP="00335E01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35E01">
        <w:rPr>
          <w:rFonts w:ascii="Times New Roman" w:eastAsia="Calibri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335E01" w:rsidRPr="00335E01" w:rsidRDefault="00335E01" w:rsidP="00335E01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35E01">
        <w:rPr>
          <w:rFonts w:ascii="Times New Roman" w:eastAsia="Calibri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35E01" w:rsidRPr="00335E01" w:rsidRDefault="00335E01" w:rsidP="00335E01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35E01">
        <w:rPr>
          <w:rFonts w:ascii="Times New Roman" w:eastAsia="Calibri" w:hAnsi="Times New Roman"/>
          <w:sz w:val="26"/>
          <w:szCs w:val="26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335E01" w:rsidRPr="00335E01" w:rsidRDefault="00335E01" w:rsidP="00335E01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35E01">
        <w:rPr>
          <w:rFonts w:ascii="Times New Roman" w:eastAsia="Calibri" w:hAnsi="Times New Roman"/>
          <w:sz w:val="26"/>
          <w:szCs w:val="26"/>
        </w:rPr>
        <w:lastRenderedPageBreak/>
        <w:t>контроля качества и своевременности рассмотрения гражданскими служащими материалов по вопросам, относящимся к направлениям деятельности главного государственного налогового инспектора ;</w:t>
      </w:r>
    </w:p>
    <w:p w:rsidR="00D949C8" w:rsidRPr="00431ED5" w:rsidRDefault="00335E01" w:rsidP="00335E01">
      <w:pPr>
        <w:overflowPunct/>
        <w:ind w:firstLine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335E01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D949C8" w:rsidRPr="00431ED5" w:rsidRDefault="00D949C8" w:rsidP="00D949C8">
      <w:pPr>
        <w:pStyle w:val="a8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31ED5" w:rsidRDefault="00405C5D" w:rsidP="000C330F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277953">
        <w:rPr>
          <w:rFonts w:ascii="Times New Roman" w:hAnsi="Times New Roman"/>
          <w:b/>
          <w:sz w:val="26"/>
          <w:szCs w:val="26"/>
          <w:lang w:eastAsia="ru-RU"/>
        </w:rPr>
        <w:t>государственный налоговый инспектор</w:t>
      </w:r>
      <w:r w:rsidR="00DA16CD"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31ED5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31ED5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  <w:r w:rsidR="009307E5"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31ED5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31ED5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31ED5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431ED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31ED5">
        <w:rPr>
          <w:rFonts w:ascii="Times New Roman" w:hAnsi="Times New Roman"/>
          <w:b/>
          <w:sz w:val="26"/>
          <w:szCs w:val="26"/>
          <w:lang w:eastAsia="ru-RU"/>
        </w:rPr>
        <w:t>управленческих и иных решений</w:t>
      </w: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2B6DC6" w:rsidRPr="00431ED5" w:rsidRDefault="008D4358" w:rsidP="008620A0">
      <w:pPr>
        <w:pStyle w:val="a8"/>
        <w:overflowPunct/>
        <w:ind w:left="0" w:firstLine="567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</w:rPr>
        <w:t xml:space="preserve">14. </w:t>
      </w:r>
      <w:r w:rsidR="006C5B97">
        <w:rPr>
          <w:rFonts w:ascii="Times New Roman" w:hAnsi="Times New Roman"/>
          <w:sz w:val="26"/>
          <w:szCs w:val="26"/>
        </w:rPr>
        <w:t>Г</w:t>
      </w:r>
      <w:r w:rsidR="0027795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2B6DC6" w:rsidRPr="00431ED5">
        <w:rPr>
          <w:rFonts w:ascii="Times New Roman" w:hAnsi="Times New Roman"/>
          <w:sz w:val="26"/>
          <w:szCs w:val="26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F206B" w:rsidRPr="00431ED5" w:rsidRDefault="002B6DC6" w:rsidP="001D6855">
      <w:pPr>
        <w:overflowPunct/>
        <w:ind w:firstLine="432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</w:rPr>
        <w:tab/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2F206B" w:rsidRPr="00431ED5" w:rsidRDefault="002F206B" w:rsidP="002F206B">
      <w:pPr>
        <w:pStyle w:val="a8"/>
        <w:overflowPunct/>
        <w:ind w:left="0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</w:p>
    <w:p w:rsidR="00405C5D" w:rsidRPr="00431ED5" w:rsidRDefault="001E56C1" w:rsidP="008620A0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</w:rPr>
        <w:t xml:space="preserve">15. </w:t>
      </w:r>
      <w:r w:rsidR="00E41D6E">
        <w:rPr>
          <w:rFonts w:ascii="Times New Roman" w:hAnsi="Times New Roman"/>
          <w:sz w:val="26"/>
          <w:szCs w:val="26"/>
        </w:rPr>
        <w:t>Г</w:t>
      </w:r>
      <w:r w:rsidR="0027795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5E179D" w:rsidRPr="00431ED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431ED5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431ED5" w:rsidRDefault="00101602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877C96" w:rsidRPr="00431ED5">
        <w:rPr>
          <w:rFonts w:ascii="Times New Roman" w:hAnsi="Times New Roman"/>
          <w:sz w:val="26"/>
          <w:szCs w:val="26"/>
        </w:rPr>
        <w:t>положений об инспекции и отделе</w:t>
      </w:r>
      <w:r w:rsidR="00405C5D" w:rsidRPr="00431ED5">
        <w:rPr>
          <w:rFonts w:ascii="Times New Roman" w:hAnsi="Times New Roman"/>
          <w:sz w:val="26"/>
          <w:szCs w:val="26"/>
          <w:lang w:eastAsia="ru-RU"/>
        </w:rPr>
        <w:t>;</w:t>
      </w:r>
    </w:p>
    <w:p w:rsidR="00405C5D" w:rsidRPr="00431ED5" w:rsidRDefault="00101602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877C96" w:rsidRPr="00431ED5">
        <w:rPr>
          <w:rFonts w:ascii="Times New Roman" w:hAnsi="Times New Roman"/>
          <w:sz w:val="26"/>
          <w:szCs w:val="26"/>
        </w:rPr>
        <w:t>графика отпусков гражданских служащих отдела</w:t>
      </w:r>
      <w:r w:rsidR="00405C5D" w:rsidRPr="00431ED5">
        <w:rPr>
          <w:rFonts w:ascii="Times New Roman" w:hAnsi="Times New Roman"/>
          <w:sz w:val="26"/>
          <w:szCs w:val="26"/>
          <w:lang w:eastAsia="ru-RU"/>
        </w:rPr>
        <w:t>;</w:t>
      </w:r>
    </w:p>
    <w:p w:rsidR="00405C5D" w:rsidRPr="00431ED5" w:rsidRDefault="00101602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877C96" w:rsidRPr="00431ED5">
        <w:rPr>
          <w:rFonts w:ascii="Times New Roman" w:hAnsi="Times New Roman"/>
          <w:sz w:val="26"/>
          <w:szCs w:val="26"/>
        </w:rPr>
        <w:t>иных актов по поручению руководства инспекции</w:t>
      </w:r>
      <w:r w:rsidR="00405C5D" w:rsidRPr="00431ED5">
        <w:rPr>
          <w:rFonts w:ascii="Times New Roman" w:hAnsi="Times New Roman"/>
          <w:sz w:val="26"/>
          <w:szCs w:val="26"/>
          <w:lang w:eastAsia="ru-RU"/>
        </w:rPr>
        <w:t>.</w:t>
      </w:r>
    </w:p>
    <w:p w:rsidR="00405C5D" w:rsidRPr="00431ED5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77798C" w:rsidRPr="00431ED5" w:rsidRDefault="00DA34E8" w:rsidP="008620A0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ab/>
        <w:t>16.</w:t>
      </w:r>
      <w:r w:rsidR="00E3685E" w:rsidRPr="00431ED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431ED5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C6504">
        <w:rPr>
          <w:rFonts w:ascii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="0077798C" w:rsidRPr="00431ED5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E3685E" w:rsidRPr="00431ED5" w:rsidRDefault="00E3685E" w:rsidP="00E3685E">
      <w:pPr>
        <w:pStyle w:val="a8"/>
        <w:overflowPunct/>
        <w:ind w:left="79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272BB9" w:rsidRPr="00431ED5" w:rsidRDefault="005967C9" w:rsidP="008620A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 xml:space="preserve">17. </w:t>
      </w:r>
      <w:proofErr w:type="gramStart"/>
      <w:r w:rsidR="00405C5D" w:rsidRPr="00431ED5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9F31E1">
        <w:rPr>
          <w:rFonts w:ascii="Times New Roman" w:hAnsi="Times New Roman"/>
          <w:sz w:val="26"/>
          <w:szCs w:val="26"/>
          <w:lang w:eastAsia="ru-RU"/>
        </w:rPr>
        <w:t>государственного налогового инспектора</w:t>
      </w:r>
      <w:r w:rsidR="00272BB9" w:rsidRPr="00431ED5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272BB9" w:rsidRPr="00431ED5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431ED5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272BB9" w:rsidRPr="00431ED5">
        <w:rPr>
          <w:rFonts w:ascii="Times New Roman" w:hAnsi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21" w:history="1">
        <w:r w:rsidR="00272BB9" w:rsidRPr="00431ED5">
          <w:rPr>
            <w:rFonts w:ascii="Times New Roman" w:hAnsi="Times New Roman"/>
            <w:sz w:val="26"/>
            <w:szCs w:val="26"/>
          </w:rPr>
          <w:t>статьей 18</w:t>
        </w:r>
      </w:hyperlink>
      <w:r w:rsidR="00272BB9" w:rsidRPr="00431ED5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lastRenderedPageBreak/>
        <w:t>гражданам и организациям в соответствии с административным</w:t>
      </w: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591AC2" w:rsidRPr="00431ED5" w:rsidRDefault="00146090" w:rsidP="008620A0">
      <w:pPr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431ED5">
        <w:rPr>
          <w:rFonts w:ascii="Times New Roman" w:hAnsi="Times New Roman"/>
          <w:sz w:val="26"/>
          <w:szCs w:val="26"/>
        </w:rPr>
        <w:t xml:space="preserve">18. </w:t>
      </w:r>
      <w:proofErr w:type="gramStart"/>
      <w:r w:rsidR="00E41D6E">
        <w:rPr>
          <w:rFonts w:ascii="Times New Roman" w:hAnsi="Times New Roman"/>
          <w:sz w:val="26"/>
          <w:szCs w:val="26"/>
        </w:rPr>
        <w:t>Г</w:t>
      </w:r>
      <w:r w:rsidR="001C2E25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591AC2" w:rsidRPr="00431ED5">
        <w:rPr>
          <w:rFonts w:ascii="Times New Roman" w:hAnsi="Times New Roman"/>
          <w:sz w:val="26"/>
          <w:szCs w:val="26"/>
        </w:rPr>
        <w:t xml:space="preserve"> в</w:t>
      </w:r>
      <w:r w:rsidR="00591AC2" w:rsidRPr="00431ED5">
        <w:rPr>
          <w:rFonts w:ascii="Times New Roman" w:hAnsi="Times New Roman"/>
          <w:color w:val="000000"/>
          <w:sz w:val="26"/>
          <w:szCs w:val="26"/>
        </w:rPr>
        <w:t xml:space="preserve"> соответствии</w:t>
      </w:r>
      <w:r w:rsidR="00591AC2" w:rsidRPr="00431ED5">
        <w:rPr>
          <w:rFonts w:ascii="Times New Roman" w:hAnsi="Times New Roman"/>
          <w:sz w:val="26"/>
          <w:szCs w:val="26"/>
        </w:rPr>
        <w:t xml:space="preserve"> с замещаемой государственной гражданской должностью и в пределах функциональной компетенции выполняет</w:t>
      </w:r>
      <w:r w:rsidR="00591AC2" w:rsidRPr="00431ED5">
        <w:rPr>
          <w:rFonts w:ascii="Times New Roman" w:hAnsi="Times New Roman"/>
          <w:bCs/>
          <w:sz w:val="26"/>
          <w:szCs w:val="26"/>
        </w:rPr>
        <w:t xml:space="preserve"> организационное, информационное </w:t>
      </w:r>
      <w:r w:rsidR="00591AC2" w:rsidRPr="00431ED5">
        <w:rPr>
          <w:rFonts w:ascii="Times New Roman" w:hAnsi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 </w:t>
      </w:r>
      <w:r w:rsidR="00591AC2" w:rsidRPr="00431ED5">
        <w:rPr>
          <w:rFonts w:ascii="Times New Roman" w:hAnsi="Times New Roman"/>
          <w:bCs/>
          <w:sz w:val="26"/>
          <w:szCs w:val="26"/>
        </w:rPr>
        <w:t>Межрайонной ИФНС России №12 по Приморскому краю информирование налогоплательщиков в соответствии с законодательством Российской Федерации у</w:t>
      </w:r>
      <w:r w:rsidR="00591AC2" w:rsidRPr="00431ED5">
        <w:rPr>
          <w:rFonts w:ascii="Times New Roman" w:hAnsi="Times New Roman"/>
          <w:spacing w:val="-1"/>
          <w:sz w:val="26"/>
          <w:szCs w:val="26"/>
        </w:rPr>
        <w:t xml:space="preserve">частвует в подготовке ответов на письменные запросы налогоплательщиков по вопросам, </w:t>
      </w:r>
      <w:r w:rsidR="00591AC2" w:rsidRPr="00431ED5">
        <w:rPr>
          <w:rFonts w:ascii="Times New Roman" w:hAnsi="Times New Roman"/>
          <w:spacing w:val="-9"/>
          <w:sz w:val="26"/>
          <w:szCs w:val="26"/>
        </w:rPr>
        <w:t>входящим в компетенцию отдела</w:t>
      </w:r>
      <w:r w:rsidR="00591AC2" w:rsidRPr="00431ED5">
        <w:rPr>
          <w:rFonts w:ascii="Times New Roman" w:hAnsi="Times New Roman"/>
          <w:bCs/>
          <w:sz w:val="26"/>
          <w:szCs w:val="26"/>
        </w:rPr>
        <w:t>.</w:t>
      </w:r>
      <w:proofErr w:type="gramEnd"/>
    </w:p>
    <w:p w:rsidR="00591AC2" w:rsidRPr="00431ED5" w:rsidRDefault="00591AC2" w:rsidP="008620A0">
      <w:pPr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431ED5">
        <w:rPr>
          <w:rFonts w:ascii="Times New Roman" w:hAnsi="Times New Roman"/>
          <w:color w:val="000000"/>
          <w:sz w:val="26"/>
          <w:szCs w:val="26"/>
        </w:rPr>
        <w:t>18.1.</w:t>
      </w:r>
      <w:r w:rsidRPr="00431ED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431ED5">
        <w:rPr>
          <w:rFonts w:ascii="Times New Roman" w:hAnsi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C2E25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431ED5">
        <w:rPr>
          <w:rFonts w:ascii="Times New Roman" w:hAnsi="Times New Roman"/>
          <w:sz w:val="26"/>
          <w:szCs w:val="26"/>
        </w:rPr>
        <w:t xml:space="preserve"> исполняет следующие услуги и процедуры, установленные Единым стандартом обслуживания налогоплательщиков:</w:t>
      </w:r>
    </w:p>
    <w:p w:rsidR="00591AC2" w:rsidRPr="00431ED5" w:rsidRDefault="00591AC2" w:rsidP="00591AC2">
      <w:pPr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431ED5">
        <w:rPr>
          <w:rFonts w:ascii="Times New Roman" w:hAnsi="Times New Roman"/>
          <w:bCs/>
          <w:sz w:val="26"/>
          <w:szCs w:val="26"/>
        </w:rPr>
        <w:t>– предоставление содержащихся в ЕГРЮЛ и ЕГРИП сведений и документов.</w:t>
      </w:r>
    </w:p>
    <w:p w:rsidR="00591AC2" w:rsidRPr="00431ED5" w:rsidRDefault="00591AC2" w:rsidP="00591AC2">
      <w:pPr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431ED5">
        <w:rPr>
          <w:rFonts w:ascii="Times New Roman" w:hAnsi="Times New Roman"/>
          <w:bCs/>
          <w:sz w:val="26"/>
          <w:szCs w:val="26"/>
        </w:rPr>
        <w:t>– предоставление сведений, содержащихся в ЕГРН, пользователям по запросам.</w:t>
      </w:r>
    </w:p>
    <w:p w:rsidR="00591AC2" w:rsidRPr="00431ED5" w:rsidRDefault="00591AC2" w:rsidP="00591AC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431ED5">
        <w:rPr>
          <w:rFonts w:ascii="Times New Roman" w:hAnsi="Times New Roman"/>
          <w:bCs/>
          <w:sz w:val="26"/>
          <w:szCs w:val="26"/>
        </w:rPr>
        <w:t>– постановка на учет организаций в налоговом органе по месту их нахождения, индивидуальных предпринимателей, частных нотариусов, адвокатов, физических лиц в налоговом органе по месту их жительства и выдача (направление по почте) соответствующих свидетельств и/или уведомлений о постановке на учет в налоговом органе.</w:t>
      </w:r>
    </w:p>
    <w:p w:rsidR="00591AC2" w:rsidRPr="00431ED5" w:rsidRDefault="00591AC2" w:rsidP="00591AC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431ED5">
        <w:rPr>
          <w:rFonts w:ascii="Times New Roman" w:hAnsi="Times New Roman"/>
          <w:bCs/>
          <w:sz w:val="26"/>
          <w:szCs w:val="26"/>
        </w:rPr>
        <w:t>– постановка на учет (снятие с учета) российских организаций и индивидуальных предпринимателей по иным основаниям</w:t>
      </w:r>
      <w:r w:rsidRPr="00431ED5">
        <w:rPr>
          <w:rFonts w:ascii="Times New Roman" w:hAnsi="Times New Roman"/>
          <w:sz w:val="26"/>
          <w:szCs w:val="26"/>
        </w:rPr>
        <w:t xml:space="preserve">, установленным Кодексом, и </w:t>
      </w:r>
      <w:r w:rsidRPr="00431ED5">
        <w:rPr>
          <w:rFonts w:ascii="Times New Roman" w:hAnsi="Times New Roman"/>
          <w:bCs/>
          <w:sz w:val="26"/>
          <w:szCs w:val="26"/>
        </w:rPr>
        <w:t>направление (выдача) свидетельства о постановке на учет в налоговом органе налогоплательщика при выполнении соглашения о разделе продукции, соответствующего уведомления о постановке на учет (снятии с учета) организациям и индивидуальным предпринимателям.</w:t>
      </w:r>
    </w:p>
    <w:p w:rsidR="00146090" w:rsidRPr="00431ED5" w:rsidRDefault="00591AC2" w:rsidP="00591AC2">
      <w:pPr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431ED5">
        <w:rPr>
          <w:rFonts w:ascii="Times New Roman" w:hAnsi="Times New Roman"/>
          <w:bCs/>
          <w:sz w:val="26"/>
          <w:szCs w:val="26"/>
        </w:rPr>
        <w:t>- п</w:t>
      </w:r>
      <w:r w:rsidRPr="00431ED5">
        <w:rPr>
          <w:rFonts w:ascii="Times New Roman" w:hAnsi="Times New Roman"/>
          <w:color w:val="000000"/>
          <w:sz w:val="26"/>
          <w:szCs w:val="26"/>
        </w:rPr>
        <w:t>остановка на учет (снятие с учета) иностранных организаций и выдача (направление по почте) соответствующих свидетельств и/или информационных писем о постановке на учет (снятии с учета) в налоговом органе.</w:t>
      </w: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405C5D" w:rsidRPr="00431ED5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31ED5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E81132" w:rsidRPr="00431ED5" w:rsidRDefault="00B43ABB" w:rsidP="008620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1ED5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7C038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31ED5">
        <w:rPr>
          <w:rFonts w:ascii="Times New Roman" w:hAnsi="Times New Roman" w:cs="Times New Roman"/>
          <w:sz w:val="26"/>
          <w:szCs w:val="26"/>
        </w:rPr>
        <w:t xml:space="preserve"> </w:t>
      </w:r>
      <w:r w:rsidR="00E81132" w:rsidRPr="00431ED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E81132" w:rsidRPr="00431ED5" w:rsidRDefault="00E81132" w:rsidP="00E811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1ED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81132" w:rsidRPr="00431ED5" w:rsidRDefault="00E81132" w:rsidP="00E811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1ED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81132" w:rsidRPr="00431ED5" w:rsidRDefault="00E81132" w:rsidP="00E811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1ED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1132" w:rsidRPr="00431ED5" w:rsidRDefault="00E81132" w:rsidP="00E811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1ED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1132" w:rsidRPr="00431ED5" w:rsidRDefault="00E81132" w:rsidP="00E811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1ED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E81132" w:rsidRPr="00431ED5" w:rsidRDefault="00E81132" w:rsidP="00E811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1ED5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431ED5" w:rsidRDefault="00E81132" w:rsidP="00E8113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1ED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405C5D" w:rsidRPr="00431ED5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Default="00405C5D" w:rsidP="00405C5D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B93D05" w:rsidRPr="00431ED5" w:rsidRDefault="00B93D05" w:rsidP="00405C5D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B93D05" w:rsidRPr="00B93D05" w:rsidRDefault="00B93D05" w:rsidP="00B93D05">
      <w:pPr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93D05">
        <w:rPr>
          <w:rFonts w:ascii="Times New Roman" w:hAnsi="Times New Roman"/>
          <w:sz w:val="26"/>
          <w:szCs w:val="26"/>
          <w:lang w:eastAsia="ru-RU"/>
        </w:rPr>
        <w:t>Начальник отдела</w:t>
      </w:r>
    </w:p>
    <w:p w:rsidR="00B93D05" w:rsidRPr="00B93D05" w:rsidRDefault="00B93D05" w:rsidP="00B93D05">
      <w:pPr>
        <w:tabs>
          <w:tab w:val="left" w:pos="4962"/>
          <w:tab w:val="right" w:pos="9781"/>
        </w:tabs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учета налогоплательщиков</w:t>
      </w:r>
      <w:r w:rsidRPr="00B93D0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93D05">
        <w:rPr>
          <w:rFonts w:ascii="Times New Roman" w:hAnsi="Times New Roman"/>
          <w:sz w:val="26"/>
          <w:szCs w:val="26"/>
          <w:lang w:eastAsia="ru-RU"/>
        </w:rPr>
        <w:tab/>
        <w:t>_________________</w:t>
      </w:r>
      <w:r w:rsidRPr="00B93D05">
        <w:rPr>
          <w:rFonts w:ascii="Times New Roman" w:hAnsi="Times New Roman"/>
          <w:sz w:val="26"/>
          <w:szCs w:val="26"/>
          <w:lang w:eastAsia="ru-RU"/>
        </w:rPr>
        <w:tab/>
      </w:r>
      <w:r w:rsidRPr="00B93D05">
        <w:rPr>
          <w:rFonts w:ascii="Times New Roman" w:hAnsi="Times New Roman"/>
          <w:sz w:val="26"/>
          <w:szCs w:val="26"/>
          <w:u w:val="single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eastAsia="ru-RU"/>
        </w:rPr>
        <w:t>Т.А. Северюхина</w:t>
      </w:r>
    </w:p>
    <w:p w:rsidR="00B93D05" w:rsidRPr="00B93D05" w:rsidRDefault="00B93D05" w:rsidP="00B93D05">
      <w:pPr>
        <w:tabs>
          <w:tab w:val="center" w:pos="5954"/>
          <w:tab w:val="center" w:pos="9214"/>
        </w:tabs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18"/>
          <w:szCs w:val="18"/>
          <w:lang w:eastAsia="ru-RU"/>
        </w:rPr>
      </w:pPr>
      <w:r w:rsidRPr="00B93D05">
        <w:rPr>
          <w:rFonts w:ascii="Times New Roman" w:hAnsi="Times New Roman"/>
          <w:sz w:val="18"/>
          <w:szCs w:val="18"/>
          <w:lang w:eastAsia="ru-RU"/>
        </w:rPr>
        <w:tab/>
        <w:t xml:space="preserve">подпись </w:t>
      </w:r>
      <w:r w:rsidRPr="00B93D05">
        <w:rPr>
          <w:rFonts w:ascii="Times New Roman" w:hAnsi="Times New Roman"/>
          <w:sz w:val="18"/>
          <w:szCs w:val="18"/>
          <w:lang w:eastAsia="ru-RU"/>
        </w:rPr>
        <w:tab/>
        <w:t xml:space="preserve"> Ф.И.О.</w:t>
      </w:r>
    </w:p>
    <w:p w:rsidR="008229F5" w:rsidRPr="00891AB3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sectPr w:rsidR="008229F5" w:rsidRPr="00891AB3" w:rsidSect="006345C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856" w:rsidRDefault="00942856" w:rsidP="00D65180">
      <w:r>
        <w:separator/>
      </w:r>
    </w:p>
  </w:endnote>
  <w:endnote w:type="continuationSeparator" w:id="0">
    <w:p w:rsidR="00942856" w:rsidRDefault="00942856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IPcode">
    <w:panose1 w:val="00000400000000000000"/>
    <w:charset w:val="00"/>
    <w:family w:val="auto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56" w:rsidRDefault="0094285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56" w:rsidRDefault="0094285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56" w:rsidRDefault="0094285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856" w:rsidRDefault="00942856" w:rsidP="00D65180">
      <w:r>
        <w:separator/>
      </w:r>
    </w:p>
  </w:footnote>
  <w:footnote w:type="continuationSeparator" w:id="0">
    <w:p w:rsidR="00942856" w:rsidRDefault="00942856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56" w:rsidRDefault="009428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942856" w:rsidRDefault="00942856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15627C">
          <w:rPr>
            <w:rFonts w:ascii="Times New Roman" w:hAnsi="Times New Roman"/>
            <w:noProof/>
            <w:sz w:val="28"/>
          </w:rPr>
          <w:t>7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  <w:p w:rsidR="00942856" w:rsidRDefault="009428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56" w:rsidRDefault="009428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895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82A6BFD"/>
    <w:multiLevelType w:val="hybridMultilevel"/>
    <w:tmpl w:val="A24CD8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F68C8"/>
    <w:multiLevelType w:val="multilevel"/>
    <w:tmpl w:val="1A86F78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68" w:hanging="1800"/>
      </w:pPr>
      <w:rPr>
        <w:rFonts w:hint="default"/>
      </w:rPr>
    </w:lvl>
  </w:abstractNum>
  <w:abstractNum w:abstractNumId="6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8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ABB0934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8265A7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534B3308"/>
    <w:multiLevelType w:val="multilevel"/>
    <w:tmpl w:val="0A7ECBC4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8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60962C99"/>
    <w:multiLevelType w:val="hybridMultilevel"/>
    <w:tmpl w:val="D084E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6E49448C"/>
    <w:multiLevelType w:val="multilevel"/>
    <w:tmpl w:val="DBFE1E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3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9"/>
  </w:num>
  <w:num w:numId="9">
    <w:abstractNumId w:val="20"/>
  </w:num>
  <w:num w:numId="10">
    <w:abstractNumId w:val="12"/>
  </w:num>
  <w:num w:numId="11">
    <w:abstractNumId w:val="4"/>
  </w:num>
  <w:num w:numId="12">
    <w:abstractNumId w:val="18"/>
  </w:num>
  <w:num w:numId="13">
    <w:abstractNumId w:val="8"/>
  </w:num>
  <w:num w:numId="14">
    <w:abstractNumId w:val="16"/>
  </w:num>
  <w:num w:numId="15">
    <w:abstractNumId w:val="23"/>
  </w:num>
  <w:num w:numId="16">
    <w:abstractNumId w:val="1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0"/>
  </w:num>
  <w:num w:numId="20">
    <w:abstractNumId w:val="15"/>
  </w:num>
  <w:num w:numId="21">
    <w:abstractNumId w:val="0"/>
  </w:num>
  <w:num w:numId="22">
    <w:abstractNumId w:val="19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68C0"/>
    <w:rsid w:val="00024980"/>
    <w:rsid w:val="0003653D"/>
    <w:rsid w:val="00040CDF"/>
    <w:rsid w:val="000416A4"/>
    <w:rsid w:val="00042079"/>
    <w:rsid w:val="00056455"/>
    <w:rsid w:val="000655B8"/>
    <w:rsid w:val="000A22F9"/>
    <w:rsid w:val="000A4232"/>
    <w:rsid w:val="000B6012"/>
    <w:rsid w:val="000B7351"/>
    <w:rsid w:val="000B7CEC"/>
    <w:rsid w:val="000C330F"/>
    <w:rsid w:val="000D0E78"/>
    <w:rsid w:val="000D609A"/>
    <w:rsid w:val="000E3BDF"/>
    <w:rsid w:val="000F149A"/>
    <w:rsid w:val="000F2D5D"/>
    <w:rsid w:val="00101602"/>
    <w:rsid w:val="00120C27"/>
    <w:rsid w:val="0013160B"/>
    <w:rsid w:val="00136993"/>
    <w:rsid w:val="00136A59"/>
    <w:rsid w:val="00143A8B"/>
    <w:rsid w:val="00146090"/>
    <w:rsid w:val="00151789"/>
    <w:rsid w:val="00153C63"/>
    <w:rsid w:val="0015627C"/>
    <w:rsid w:val="00162AAE"/>
    <w:rsid w:val="00162BC3"/>
    <w:rsid w:val="001663D3"/>
    <w:rsid w:val="00167FBB"/>
    <w:rsid w:val="0017460A"/>
    <w:rsid w:val="00176184"/>
    <w:rsid w:val="001839C3"/>
    <w:rsid w:val="001864BD"/>
    <w:rsid w:val="001934AC"/>
    <w:rsid w:val="001952A1"/>
    <w:rsid w:val="001A2404"/>
    <w:rsid w:val="001A520B"/>
    <w:rsid w:val="001A794F"/>
    <w:rsid w:val="001C2E25"/>
    <w:rsid w:val="001C7CAC"/>
    <w:rsid w:val="001D6855"/>
    <w:rsid w:val="001E416F"/>
    <w:rsid w:val="001E56C1"/>
    <w:rsid w:val="001F1C6B"/>
    <w:rsid w:val="001F5546"/>
    <w:rsid w:val="00211850"/>
    <w:rsid w:val="00214DD3"/>
    <w:rsid w:val="00215480"/>
    <w:rsid w:val="00215E3A"/>
    <w:rsid w:val="00230EA2"/>
    <w:rsid w:val="00234875"/>
    <w:rsid w:val="0023723A"/>
    <w:rsid w:val="00246653"/>
    <w:rsid w:val="00257561"/>
    <w:rsid w:val="00260BFC"/>
    <w:rsid w:val="002643EB"/>
    <w:rsid w:val="00272BB9"/>
    <w:rsid w:val="00273412"/>
    <w:rsid w:val="00277953"/>
    <w:rsid w:val="00277BF3"/>
    <w:rsid w:val="0028038E"/>
    <w:rsid w:val="00282FA6"/>
    <w:rsid w:val="002835FB"/>
    <w:rsid w:val="002845F1"/>
    <w:rsid w:val="002A1B39"/>
    <w:rsid w:val="002A5658"/>
    <w:rsid w:val="002B3203"/>
    <w:rsid w:val="002B6DC6"/>
    <w:rsid w:val="002C189D"/>
    <w:rsid w:val="002C337C"/>
    <w:rsid w:val="002C511A"/>
    <w:rsid w:val="002D0FFA"/>
    <w:rsid w:val="002D3E46"/>
    <w:rsid w:val="002E6390"/>
    <w:rsid w:val="002F03EC"/>
    <w:rsid w:val="002F206B"/>
    <w:rsid w:val="002F4651"/>
    <w:rsid w:val="002F4753"/>
    <w:rsid w:val="00302478"/>
    <w:rsid w:val="00335E01"/>
    <w:rsid w:val="00350DAF"/>
    <w:rsid w:val="00357DF5"/>
    <w:rsid w:val="0036164C"/>
    <w:rsid w:val="00365708"/>
    <w:rsid w:val="003664E4"/>
    <w:rsid w:val="0036680D"/>
    <w:rsid w:val="0037241A"/>
    <w:rsid w:val="00377EAA"/>
    <w:rsid w:val="00380F13"/>
    <w:rsid w:val="00387389"/>
    <w:rsid w:val="003A421A"/>
    <w:rsid w:val="003A581A"/>
    <w:rsid w:val="003A6A43"/>
    <w:rsid w:val="003B17CE"/>
    <w:rsid w:val="003B19D8"/>
    <w:rsid w:val="003B7B1F"/>
    <w:rsid w:val="003C03AB"/>
    <w:rsid w:val="003C77EB"/>
    <w:rsid w:val="003D6DC8"/>
    <w:rsid w:val="003E47B3"/>
    <w:rsid w:val="003E652C"/>
    <w:rsid w:val="003E77EC"/>
    <w:rsid w:val="003F0638"/>
    <w:rsid w:val="003F1F8A"/>
    <w:rsid w:val="004016E1"/>
    <w:rsid w:val="004021A1"/>
    <w:rsid w:val="00403536"/>
    <w:rsid w:val="00403B68"/>
    <w:rsid w:val="00405C5D"/>
    <w:rsid w:val="00406306"/>
    <w:rsid w:val="00407CD3"/>
    <w:rsid w:val="00421623"/>
    <w:rsid w:val="00427085"/>
    <w:rsid w:val="00427A4D"/>
    <w:rsid w:val="00431ED5"/>
    <w:rsid w:val="00437B95"/>
    <w:rsid w:val="0045158F"/>
    <w:rsid w:val="00452137"/>
    <w:rsid w:val="00453F84"/>
    <w:rsid w:val="00454172"/>
    <w:rsid w:val="00455275"/>
    <w:rsid w:val="00462EBF"/>
    <w:rsid w:val="00476420"/>
    <w:rsid w:val="00480E57"/>
    <w:rsid w:val="00486A36"/>
    <w:rsid w:val="0048772C"/>
    <w:rsid w:val="004906D1"/>
    <w:rsid w:val="004A0B11"/>
    <w:rsid w:val="004B04F4"/>
    <w:rsid w:val="004C2081"/>
    <w:rsid w:val="004C3730"/>
    <w:rsid w:val="004C40D7"/>
    <w:rsid w:val="004E6F9D"/>
    <w:rsid w:val="004E71DE"/>
    <w:rsid w:val="004F0BAB"/>
    <w:rsid w:val="004F4ED7"/>
    <w:rsid w:val="0050217B"/>
    <w:rsid w:val="00505456"/>
    <w:rsid w:val="00507824"/>
    <w:rsid w:val="00524591"/>
    <w:rsid w:val="00534774"/>
    <w:rsid w:val="0053623B"/>
    <w:rsid w:val="00542C31"/>
    <w:rsid w:val="00546CD4"/>
    <w:rsid w:val="005532DC"/>
    <w:rsid w:val="00556CD0"/>
    <w:rsid w:val="005614D0"/>
    <w:rsid w:val="00561694"/>
    <w:rsid w:val="00562037"/>
    <w:rsid w:val="00565961"/>
    <w:rsid w:val="00570296"/>
    <w:rsid w:val="005816ED"/>
    <w:rsid w:val="00583AB0"/>
    <w:rsid w:val="00591AC2"/>
    <w:rsid w:val="00592BC9"/>
    <w:rsid w:val="005967C9"/>
    <w:rsid w:val="005A0300"/>
    <w:rsid w:val="005A215D"/>
    <w:rsid w:val="005A4DFD"/>
    <w:rsid w:val="005C0381"/>
    <w:rsid w:val="005C15A0"/>
    <w:rsid w:val="005C3F01"/>
    <w:rsid w:val="005C7AF8"/>
    <w:rsid w:val="005E179D"/>
    <w:rsid w:val="005E60F9"/>
    <w:rsid w:val="005E7341"/>
    <w:rsid w:val="005F287C"/>
    <w:rsid w:val="005F5629"/>
    <w:rsid w:val="00610CF9"/>
    <w:rsid w:val="00614341"/>
    <w:rsid w:val="006269B8"/>
    <w:rsid w:val="00627E34"/>
    <w:rsid w:val="0063071F"/>
    <w:rsid w:val="0063130B"/>
    <w:rsid w:val="006345CF"/>
    <w:rsid w:val="006415B0"/>
    <w:rsid w:val="00643C64"/>
    <w:rsid w:val="00645A7B"/>
    <w:rsid w:val="00652AFE"/>
    <w:rsid w:val="006531BA"/>
    <w:rsid w:val="00653FAC"/>
    <w:rsid w:val="00654AE8"/>
    <w:rsid w:val="00656001"/>
    <w:rsid w:val="006674FC"/>
    <w:rsid w:val="00667BC0"/>
    <w:rsid w:val="00677EF2"/>
    <w:rsid w:val="00683EFA"/>
    <w:rsid w:val="006923AF"/>
    <w:rsid w:val="006A0C99"/>
    <w:rsid w:val="006A75FC"/>
    <w:rsid w:val="006B4BD3"/>
    <w:rsid w:val="006B4C6C"/>
    <w:rsid w:val="006C4483"/>
    <w:rsid w:val="006C5B97"/>
    <w:rsid w:val="006D064A"/>
    <w:rsid w:val="006D251A"/>
    <w:rsid w:val="006D5ED8"/>
    <w:rsid w:val="006E4A2C"/>
    <w:rsid w:val="006F0C63"/>
    <w:rsid w:val="00702BDB"/>
    <w:rsid w:val="00707B90"/>
    <w:rsid w:val="00711A9C"/>
    <w:rsid w:val="007257A5"/>
    <w:rsid w:val="0072756B"/>
    <w:rsid w:val="0073530A"/>
    <w:rsid w:val="007430F4"/>
    <w:rsid w:val="007437D2"/>
    <w:rsid w:val="0075218D"/>
    <w:rsid w:val="00763C0E"/>
    <w:rsid w:val="00767CC7"/>
    <w:rsid w:val="00770790"/>
    <w:rsid w:val="00772FFC"/>
    <w:rsid w:val="00774582"/>
    <w:rsid w:val="0077798C"/>
    <w:rsid w:val="00777E4F"/>
    <w:rsid w:val="00783075"/>
    <w:rsid w:val="0079558B"/>
    <w:rsid w:val="007A1904"/>
    <w:rsid w:val="007B0E9A"/>
    <w:rsid w:val="007B2941"/>
    <w:rsid w:val="007B72A3"/>
    <w:rsid w:val="007C0387"/>
    <w:rsid w:val="007E5414"/>
    <w:rsid w:val="007F04E3"/>
    <w:rsid w:val="007F5D9C"/>
    <w:rsid w:val="007F7D13"/>
    <w:rsid w:val="00805D21"/>
    <w:rsid w:val="00806B75"/>
    <w:rsid w:val="008102B6"/>
    <w:rsid w:val="00810E80"/>
    <w:rsid w:val="008120DB"/>
    <w:rsid w:val="00812FD9"/>
    <w:rsid w:val="008132D6"/>
    <w:rsid w:val="00817586"/>
    <w:rsid w:val="00821E70"/>
    <w:rsid w:val="008229F5"/>
    <w:rsid w:val="008279D1"/>
    <w:rsid w:val="00836287"/>
    <w:rsid w:val="008536E7"/>
    <w:rsid w:val="00857453"/>
    <w:rsid w:val="008620A0"/>
    <w:rsid w:val="0086223C"/>
    <w:rsid w:val="00870958"/>
    <w:rsid w:val="008733FB"/>
    <w:rsid w:val="00877C96"/>
    <w:rsid w:val="008813BC"/>
    <w:rsid w:val="008829C4"/>
    <w:rsid w:val="00891AB3"/>
    <w:rsid w:val="0089523F"/>
    <w:rsid w:val="008A1EBA"/>
    <w:rsid w:val="008A31C4"/>
    <w:rsid w:val="008B29AE"/>
    <w:rsid w:val="008B5ABB"/>
    <w:rsid w:val="008C3C8C"/>
    <w:rsid w:val="008D4358"/>
    <w:rsid w:val="008E445A"/>
    <w:rsid w:val="008F78BC"/>
    <w:rsid w:val="008F7D34"/>
    <w:rsid w:val="009057EB"/>
    <w:rsid w:val="00913B31"/>
    <w:rsid w:val="009143F2"/>
    <w:rsid w:val="00914C3F"/>
    <w:rsid w:val="00920D55"/>
    <w:rsid w:val="0092225B"/>
    <w:rsid w:val="009307E5"/>
    <w:rsid w:val="00931EF9"/>
    <w:rsid w:val="00933ECA"/>
    <w:rsid w:val="00942856"/>
    <w:rsid w:val="00954084"/>
    <w:rsid w:val="0095473B"/>
    <w:rsid w:val="009645BC"/>
    <w:rsid w:val="009649DE"/>
    <w:rsid w:val="00970435"/>
    <w:rsid w:val="009743F2"/>
    <w:rsid w:val="00974A95"/>
    <w:rsid w:val="00977188"/>
    <w:rsid w:val="00984DEF"/>
    <w:rsid w:val="00995CF7"/>
    <w:rsid w:val="009A0749"/>
    <w:rsid w:val="009A081E"/>
    <w:rsid w:val="009A1204"/>
    <w:rsid w:val="009A1C71"/>
    <w:rsid w:val="009B2CB7"/>
    <w:rsid w:val="009C193D"/>
    <w:rsid w:val="009C3A0C"/>
    <w:rsid w:val="009D0AFD"/>
    <w:rsid w:val="009D4EAB"/>
    <w:rsid w:val="009D5058"/>
    <w:rsid w:val="009D5A8E"/>
    <w:rsid w:val="009E40DD"/>
    <w:rsid w:val="009E5077"/>
    <w:rsid w:val="009F03DB"/>
    <w:rsid w:val="009F31E1"/>
    <w:rsid w:val="009F3638"/>
    <w:rsid w:val="00A009E1"/>
    <w:rsid w:val="00A06862"/>
    <w:rsid w:val="00A12692"/>
    <w:rsid w:val="00A14150"/>
    <w:rsid w:val="00A40D58"/>
    <w:rsid w:val="00A43BB3"/>
    <w:rsid w:val="00A52479"/>
    <w:rsid w:val="00A81A31"/>
    <w:rsid w:val="00A86C48"/>
    <w:rsid w:val="00A932C0"/>
    <w:rsid w:val="00A95954"/>
    <w:rsid w:val="00AB0A03"/>
    <w:rsid w:val="00AB4B20"/>
    <w:rsid w:val="00AB706A"/>
    <w:rsid w:val="00AB7FA9"/>
    <w:rsid w:val="00AC4A6C"/>
    <w:rsid w:val="00AD38C6"/>
    <w:rsid w:val="00AD6AA8"/>
    <w:rsid w:val="00AE32E9"/>
    <w:rsid w:val="00AE7AAA"/>
    <w:rsid w:val="00AF2314"/>
    <w:rsid w:val="00AF23E0"/>
    <w:rsid w:val="00AF579A"/>
    <w:rsid w:val="00B137B8"/>
    <w:rsid w:val="00B13E2D"/>
    <w:rsid w:val="00B17B7E"/>
    <w:rsid w:val="00B22E49"/>
    <w:rsid w:val="00B315CF"/>
    <w:rsid w:val="00B332DF"/>
    <w:rsid w:val="00B42566"/>
    <w:rsid w:val="00B42F0D"/>
    <w:rsid w:val="00B43251"/>
    <w:rsid w:val="00B43264"/>
    <w:rsid w:val="00B43ABB"/>
    <w:rsid w:val="00B469CB"/>
    <w:rsid w:val="00B506B8"/>
    <w:rsid w:val="00B634D7"/>
    <w:rsid w:val="00B6593B"/>
    <w:rsid w:val="00B67A10"/>
    <w:rsid w:val="00B75C3A"/>
    <w:rsid w:val="00B9235F"/>
    <w:rsid w:val="00B93D05"/>
    <w:rsid w:val="00B941D5"/>
    <w:rsid w:val="00BA2087"/>
    <w:rsid w:val="00BA7F06"/>
    <w:rsid w:val="00BB178E"/>
    <w:rsid w:val="00BC0C8F"/>
    <w:rsid w:val="00BD35EF"/>
    <w:rsid w:val="00BE501C"/>
    <w:rsid w:val="00BE6180"/>
    <w:rsid w:val="00BF1722"/>
    <w:rsid w:val="00BF3EA7"/>
    <w:rsid w:val="00BF402B"/>
    <w:rsid w:val="00BF7F4A"/>
    <w:rsid w:val="00C10B63"/>
    <w:rsid w:val="00C11E77"/>
    <w:rsid w:val="00C201CE"/>
    <w:rsid w:val="00C26ED7"/>
    <w:rsid w:val="00C4316B"/>
    <w:rsid w:val="00C556BF"/>
    <w:rsid w:val="00C56FD5"/>
    <w:rsid w:val="00C648D5"/>
    <w:rsid w:val="00C64ACE"/>
    <w:rsid w:val="00C6515C"/>
    <w:rsid w:val="00C65F4E"/>
    <w:rsid w:val="00C82C15"/>
    <w:rsid w:val="00CA5BAE"/>
    <w:rsid w:val="00CA7F36"/>
    <w:rsid w:val="00CB5958"/>
    <w:rsid w:val="00CB6830"/>
    <w:rsid w:val="00CC5FB7"/>
    <w:rsid w:val="00CC6679"/>
    <w:rsid w:val="00CC7B0E"/>
    <w:rsid w:val="00CD24B9"/>
    <w:rsid w:val="00CD6ED1"/>
    <w:rsid w:val="00D02E16"/>
    <w:rsid w:val="00D06629"/>
    <w:rsid w:val="00D12C91"/>
    <w:rsid w:val="00D134F2"/>
    <w:rsid w:val="00D165CB"/>
    <w:rsid w:val="00D451F3"/>
    <w:rsid w:val="00D50848"/>
    <w:rsid w:val="00D54287"/>
    <w:rsid w:val="00D562E5"/>
    <w:rsid w:val="00D628C0"/>
    <w:rsid w:val="00D62E33"/>
    <w:rsid w:val="00D65180"/>
    <w:rsid w:val="00D83D82"/>
    <w:rsid w:val="00D86AB2"/>
    <w:rsid w:val="00D949C8"/>
    <w:rsid w:val="00DA16CD"/>
    <w:rsid w:val="00DA34E8"/>
    <w:rsid w:val="00DB767E"/>
    <w:rsid w:val="00DC3BF1"/>
    <w:rsid w:val="00DC6504"/>
    <w:rsid w:val="00DD3F1C"/>
    <w:rsid w:val="00E040E0"/>
    <w:rsid w:val="00E0661F"/>
    <w:rsid w:val="00E219D3"/>
    <w:rsid w:val="00E27BD5"/>
    <w:rsid w:val="00E347F7"/>
    <w:rsid w:val="00E3685E"/>
    <w:rsid w:val="00E41D6E"/>
    <w:rsid w:val="00E42585"/>
    <w:rsid w:val="00E4273F"/>
    <w:rsid w:val="00E5222B"/>
    <w:rsid w:val="00E60D7F"/>
    <w:rsid w:val="00E614B4"/>
    <w:rsid w:val="00E63339"/>
    <w:rsid w:val="00E645E6"/>
    <w:rsid w:val="00E730B7"/>
    <w:rsid w:val="00E7500E"/>
    <w:rsid w:val="00E77FDA"/>
    <w:rsid w:val="00E81132"/>
    <w:rsid w:val="00E96B71"/>
    <w:rsid w:val="00E97846"/>
    <w:rsid w:val="00EA6980"/>
    <w:rsid w:val="00EB4F3E"/>
    <w:rsid w:val="00EC3539"/>
    <w:rsid w:val="00ED3FA3"/>
    <w:rsid w:val="00EE2E0C"/>
    <w:rsid w:val="00EE3BD4"/>
    <w:rsid w:val="00EF2F66"/>
    <w:rsid w:val="00F00B12"/>
    <w:rsid w:val="00F00E9C"/>
    <w:rsid w:val="00F063B1"/>
    <w:rsid w:val="00F11257"/>
    <w:rsid w:val="00F12460"/>
    <w:rsid w:val="00F13DC8"/>
    <w:rsid w:val="00F36378"/>
    <w:rsid w:val="00F42C68"/>
    <w:rsid w:val="00F46D92"/>
    <w:rsid w:val="00F57E36"/>
    <w:rsid w:val="00F6077C"/>
    <w:rsid w:val="00F631BC"/>
    <w:rsid w:val="00F66A5F"/>
    <w:rsid w:val="00F70E1E"/>
    <w:rsid w:val="00F77550"/>
    <w:rsid w:val="00F85AE6"/>
    <w:rsid w:val="00F87C72"/>
    <w:rsid w:val="00FE4046"/>
    <w:rsid w:val="00FE58CF"/>
    <w:rsid w:val="00FF23D1"/>
    <w:rsid w:val="00F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B137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137B8"/>
    <w:rPr>
      <w:rFonts w:ascii="Tahoma" w:hAnsi="Tahoma" w:cs="Tahoma"/>
      <w:sz w:val="16"/>
      <w:szCs w:val="16"/>
      <w:lang w:eastAsia="en-US"/>
    </w:rPr>
  </w:style>
  <w:style w:type="paragraph" w:styleId="2">
    <w:name w:val="Body Text Indent 2"/>
    <w:basedOn w:val="a"/>
    <w:link w:val="20"/>
    <w:rsid w:val="005C15A0"/>
    <w:pPr>
      <w:overflowPunct/>
      <w:autoSpaceDE/>
      <w:autoSpaceDN/>
      <w:adjustRightInd/>
      <w:ind w:firstLine="708"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15A0"/>
    <w:rPr>
      <w:sz w:val="24"/>
      <w:szCs w:val="24"/>
    </w:rPr>
  </w:style>
  <w:style w:type="paragraph" w:customStyle="1" w:styleId="21">
    <w:name w:val="Основной текст с отступом 21"/>
    <w:basedOn w:val="a"/>
    <w:rsid w:val="005C15A0"/>
    <w:pPr>
      <w:ind w:left="284"/>
      <w:jc w:val="both"/>
    </w:pPr>
    <w:rPr>
      <w:lang w:eastAsia="ru-RU"/>
    </w:rPr>
  </w:style>
  <w:style w:type="paragraph" w:styleId="af1">
    <w:name w:val="Normal Indent"/>
    <w:basedOn w:val="a"/>
    <w:rsid w:val="005C15A0"/>
    <w:pPr>
      <w:overflowPunct/>
      <w:autoSpaceDE/>
      <w:autoSpaceDN/>
      <w:adjustRightInd/>
      <w:ind w:firstLine="720"/>
      <w:jc w:val="both"/>
      <w:textAlignment w:val="auto"/>
    </w:pPr>
    <w:rPr>
      <w:rFonts w:ascii="ZIPcode" w:hAnsi="ZIPcode"/>
      <w:sz w:val="22"/>
      <w:lang w:eastAsia="ru-RU"/>
    </w:rPr>
  </w:style>
  <w:style w:type="paragraph" w:customStyle="1" w:styleId="ConsPlusTitlePage">
    <w:name w:val="ConsPlusTitlePage"/>
    <w:rsid w:val="00120C27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Normal (Web)"/>
    <w:basedOn w:val="a"/>
    <w:uiPriority w:val="99"/>
    <w:rsid w:val="00120C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2">
    <w:name w:val="Основной текст с отступом 22"/>
    <w:basedOn w:val="a"/>
    <w:rsid w:val="00C26ED7"/>
    <w:pPr>
      <w:ind w:left="284"/>
      <w:jc w:val="both"/>
    </w:pPr>
    <w:rPr>
      <w:lang w:eastAsia="ru-RU"/>
    </w:rPr>
  </w:style>
  <w:style w:type="paragraph" w:styleId="af3">
    <w:name w:val="Body Text"/>
    <w:basedOn w:val="a"/>
    <w:link w:val="af4"/>
    <w:semiHidden/>
    <w:unhideWhenUsed/>
    <w:rsid w:val="004906D1"/>
    <w:pPr>
      <w:spacing w:after="120"/>
    </w:pPr>
  </w:style>
  <w:style w:type="character" w:customStyle="1" w:styleId="af4">
    <w:name w:val="Основной текст Знак"/>
    <w:basedOn w:val="a0"/>
    <w:link w:val="af3"/>
    <w:rsid w:val="004906D1"/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locked/>
    <w:rsid w:val="00F6077C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B137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137B8"/>
    <w:rPr>
      <w:rFonts w:ascii="Tahoma" w:hAnsi="Tahoma" w:cs="Tahoma"/>
      <w:sz w:val="16"/>
      <w:szCs w:val="16"/>
      <w:lang w:eastAsia="en-US"/>
    </w:rPr>
  </w:style>
  <w:style w:type="paragraph" w:styleId="2">
    <w:name w:val="Body Text Indent 2"/>
    <w:basedOn w:val="a"/>
    <w:link w:val="20"/>
    <w:rsid w:val="005C15A0"/>
    <w:pPr>
      <w:overflowPunct/>
      <w:autoSpaceDE/>
      <w:autoSpaceDN/>
      <w:adjustRightInd/>
      <w:ind w:firstLine="708"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15A0"/>
    <w:rPr>
      <w:sz w:val="24"/>
      <w:szCs w:val="24"/>
    </w:rPr>
  </w:style>
  <w:style w:type="paragraph" w:customStyle="1" w:styleId="21">
    <w:name w:val="Основной текст с отступом 21"/>
    <w:basedOn w:val="a"/>
    <w:rsid w:val="005C15A0"/>
    <w:pPr>
      <w:ind w:left="284"/>
      <w:jc w:val="both"/>
    </w:pPr>
    <w:rPr>
      <w:lang w:eastAsia="ru-RU"/>
    </w:rPr>
  </w:style>
  <w:style w:type="paragraph" w:styleId="af1">
    <w:name w:val="Normal Indent"/>
    <w:basedOn w:val="a"/>
    <w:rsid w:val="005C15A0"/>
    <w:pPr>
      <w:overflowPunct/>
      <w:autoSpaceDE/>
      <w:autoSpaceDN/>
      <w:adjustRightInd/>
      <w:ind w:firstLine="720"/>
      <w:jc w:val="both"/>
      <w:textAlignment w:val="auto"/>
    </w:pPr>
    <w:rPr>
      <w:rFonts w:ascii="ZIPcode" w:hAnsi="ZIPcode"/>
      <w:sz w:val="22"/>
      <w:lang w:eastAsia="ru-RU"/>
    </w:rPr>
  </w:style>
  <w:style w:type="paragraph" w:customStyle="1" w:styleId="ConsPlusTitlePage">
    <w:name w:val="ConsPlusTitlePage"/>
    <w:rsid w:val="00120C27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Normal (Web)"/>
    <w:basedOn w:val="a"/>
    <w:uiPriority w:val="99"/>
    <w:rsid w:val="00120C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2">
    <w:name w:val="Основной текст с отступом 22"/>
    <w:basedOn w:val="a"/>
    <w:rsid w:val="00C26ED7"/>
    <w:pPr>
      <w:ind w:left="284"/>
      <w:jc w:val="both"/>
    </w:pPr>
    <w:rPr>
      <w:lang w:eastAsia="ru-RU"/>
    </w:rPr>
  </w:style>
  <w:style w:type="paragraph" w:styleId="af3">
    <w:name w:val="Body Text"/>
    <w:basedOn w:val="a"/>
    <w:link w:val="af4"/>
    <w:semiHidden/>
    <w:unhideWhenUsed/>
    <w:rsid w:val="004906D1"/>
    <w:pPr>
      <w:spacing w:after="120"/>
    </w:pPr>
  </w:style>
  <w:style w:type="character" w:customStyle="1" w:styleId="af4">
    <w:name w:val="Основной текст Знак"/>
    <w:basedOn w:val="a0"/>
    <w:link w:val="af3"/>
    <w:rsid w:val="004906D1"/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locked/>
    <w:rsid w:val="00F6077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4I3g8D" TargetMode="External"/><Relationship Id="rId18" Type="http://schemas.openxmlformats.org/officeDocument/2006/relationships/hyperlink" Target="consultantplus://offline/ref=9BA844CCA5E528F3471E9FB8EE6C088CC4A2FDAC8ED6B5F3CD79279EF1051DD270475A9AE86F4C16I3gCD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C6F28AF2D6299742554468D3A53FAFC019F6AB70858961943D417C92FFFBECA25C4FFD196D60960UEuC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3655C252D449D9B12E1ED6FB994FA6742F6E655911E3903C7392352i715H" TargetMode="External"/><Relationship Id="rId17" Type="http://schemas.openxmlformats.org/officeDocument/2006/relationships/hyperlink" Target="consultantplus://offline/ref=F440A9931652C43D958CB0F971EC8513A3D8688CDC81CD996C216F1BBA4014385179B47F3657CFF4G8F_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A844CCA5E528F3471E9FB8EE6C088CC4A2FBA888DBB5F3CD79279EF1051DD270475A9AE86F4D13I3g3D" TargetMode="External"/><Relationship Id="rId20" Type="http://schemas.openxmlformats.org/officeDocument/2006/relationships/hyperlink" Target="consultantplus://offline/ref=7C6F28AF2D6299742554468D3A53FAFC0B946EB20850CB134B8D1BCB28F0E1DD228DF3D096D60BU6uE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B16EEEF69B994FA6742F6E655911E3903C73E245A779Ai91AH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A844CCA5E528F3471E9FB8EE6C088CC4A2FBA888DBB5F3CD79279EF1051DD270475A9AE86F4D11I3gED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1249F02D92CA91AE81483655C252D449D9B16EEEF69B994FA6742F6E655911E3903C73E245A779Ai91AH" TargetMode="External"/><Relationship Id="rId19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9BA844CCA5E528F3471E9FB8EE6C088CC4A2FBA888DBB5F3CD79279EF1051DD270475A9AE86F4D16I3g9D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5785F-0EB3-49C7-B705-DCD0AB34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2</TotalTime>
  <Pages>12</Pages>
  <Words>3640</Words>
  <Characters>28658</Characters>
  <Application>Microsoft Office Word</Application>
  <DocSecurity>0</DocSecurity>
  <Lines>238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2021-02-01T06:52:00Z</cp:lastPrinted>
  <dcterms:created xsi:type="dcterms:W3CDTF">2021-01-20T04:48:00Z</dcterms:created>
  <dcterms:modified xsi:type="dcterms:W3CDTF">2021-02-01T06:52:00Z</dcterms:modified>
</cp:coreProperties>
</file>